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54" w:rsidRDefault="001212F0" w:rsidP="00F52E5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E54" w:rsidRDefault="00F52E54" w:rsidP="00F52E5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F52E54" w:rsidRDefault="00F52E54" w:rsidP="00F52E54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F52E54" w:rsidRDefault="00F52E54" w:rsidP="00F52E5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52E54" w:rsidRDefault="00F52E54" w:rsidP="00F52E54">
      <w:pPr>
        <w:rPr>
          <w:b/>
          <w:sz w:val="28"/>
          <w:szCs w:val="28"/>
          <w:u w:val="single"/>
        </w:rPr>
      </w:pPr>
    </w:p>
    <w:p w:rsidR="00F52E54" w:rsidRDefault="00F52E54" w:rsidP="00F52E5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</w:t>
      </w:r>
      <w:r w:rsidR="00CC7B5F">
        <w:rPr>
          <w:b/>
          <w:sz w:val="28"/>
          <w:szCs w:val="28"/>
          <w:u w:val="single"/>
        </w:rPr>
        <w:t xml:space="preserve"> 27.12.2013  </w:t>
      </w:r>
      <w:r>
        <w:rPr>
          <w:b/>
          <w:sz w:val="28"/>
          <w:szCs w:val="28"/>
          <w:u w:val="single"/>
        </w:rPr>
        <w:t xml:space="preserve">№ </w:t>
      </w:r>
      <w:r w:rsidR="00CC7B5F">
        <w:rPr>
          <w:b/>
          <w:sz w:val="28"/>
          <w:szCs w:val="28"/>
          <w:u w:val="single"/>
        </w:rPr>
        <w:t>2711</w:t>
      </w:r>
      <w:r>
        <w:rPr>
          <w:b/>
          <w:sz w:val="28"/>
          <w:szCs w:val="28"/>
          <w:u w:val="single"/>
        </w:rPr>
        <w:t>п</w:t>
      </w:r>
    </w:p>
    <w:p w:rsidR="00F52E54" w:rsidRDefault="00F52E54" w:rsidP="00F52E54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F52E54" w:rsidRPr="000C2124" w:rsidTr="000E103E">
        <w:trPr>
          <w:trHeight w:val="1847"/>
        </w:trPr>
        <w:tc>
          <w:tcPr>
            <w:tcW w:w="5070" w:type="dxa"/>
            <w:shd w:val="clear" w:color="auto" w:fill="auto"/>
          </w:tcPr>
          <w:p w:rsidR="00F52E54" w:rsidRPr="000C2124" w:rsidRDefault="00F52E54" w:rsidP="000E103E">
            <w:pPr>
              <w:overflowPunct/>
              <w:jc w:val="both"/>
              <w:textAlignment w:val="auto"/>
              <w:rPr>
                <w:bCs/>
                <w:w w:val="105"/>
                <w:sz w:val="22"/>
                <w:szCs w:val="22"/>
              </w:rPr>
            </w:pPr>
            <w:r w:rsidRPr="000C2124">
              <w:rPr>
                <w:bCs/>
                <w:w w:val="105"/>
                <w:sz w:val="22"/>
                <w:szCs w:val="22"/>
              </w:rPr>
              <w:t xml:space="preserve">Об утверждении </w:t>
            </w:r>
            <w:r w:rsidRPr="000C2124">
              <w:rPr>
                <w:sz w:val="22"/>
                <w:szCs w:val="22"/>
              </w:rPr>
              <w:t xml:space="preserve">Порядка предоставления субсидий из районного бюджета юридическим лицам </w:t>
            </w:r>
            <w:r>
              <w:rPr>
                <w:sz w:val="22"/>
                <w:szCs w:val="22"/>
              </w:rPr>
              <w:t xml:space="preserve">(за исключением государственных (муниципальных) учреждений), индивидуальным предпринимателям, физическим лицам </w:t>
            </w:r>
            <w:r w:rsidRPr="000C2124">
              <w:rPr>
                <w:sz w:val="22"/>
                <w:szCs w:val="22"/>
              </w:rPr>
              <w:t xml:space="preserve">– производителям товаров, работ, услуг </w:t>
            </w:r>
            <w:r w:rsidRPr="004C10F7">
              <w:rPr>
                <w:bCs/>
                <w:w w:val="105"/>
                <w:sz w:val="22"/>
                <w:szCs w:val="22"/>
              </w:rPr>
              <w:t xml:space="preserve">на возмещение </w:t>
            </w:r>
            <w:r>
              <w:rPr>
                <w:bCs/>
                <w:w w:val="105"/>
                <w:sz w:val="22"/>
                <w:szCs w:val="22"/>
              </w:rPr>
              <w:t>недополученных доходов, возникающих при оказании населению услуг</w:t>
            </w:r>
            <w:r w:rsidRPr="004C10F7">
              <w:rPr>
                <w:bCs/>
                <w:w w:val="105"/>
                <w:sz w:val="22"/>
                <w:szCs w:val="22"/>
              </w:rPr>
              <w:t xml:space="preserve"> общественных бань</w:t>
            </w:r>
            <w:r>
              <w:rPr>
                <w:bCs/>
                <w:w w:val="105"/>
                <w:sz w:val="22"/>
                <w:szCs w:val="22"/>
              </w:rPr>
              <w:t>, на 2014 год</w:t>
            </w:r>
          </w:p>
        </w:tc>
      </w:tr>
    </w:tbl>
    <w:p w:rsidR="00F52E54" w:rsidRDefault="00F52E54" w:rsidP="00F52E54">
      <w:pPr>
        <w:overflowPunct/>
        <w:ind w:firstLine="709"/>
        <w:jc w:val="both"/>
        <w:textAlignment w:val="auto"/>
        <w:rPr>
          <w:bCs/>
          <w:w w:val="105"/>
          <w:sz w:val="22"/>
          <w:szCs w:val="22"/>
        </w:rPr>
      </w:pPr>
    </w:p>
    <w:p w:rsidR="00F52E54" w:rsidRDefault="00F52E54" w:rsidP="00F52E54">
      <w:pPr>
        <w:overflowPunct/>
        <w:ind w:firstLine="709"/>
        <w:jc w:val="both"/>
        <w:textAlignment w:val="auto"/>
        <w:rPr>
          <w:bCs/>
          <w:w w:val="105"/>
          <w:sz w:val="22"/>
          <w:szCs w:val="22"/>
        </w:rPr>
      </w:pPr>
    </w:p>
    <w:p w:rsidR="00F52E54" w:rsidRPr="00FB64F9" w:rsidRDefault="00F52E54" w:rsidP="00F52E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F9">
        <w:rPr>
          <w:rFonts w:ascii="Times New Roman" w:hAnsi="Times New Roman" w:cs="Times New Roman"/>
          <w:sz w:val="28"/>
          <w:szCs w:val="28"/>
        </w:rPr>
        <w:t>В соответствии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«Муниципальный район «Заполярный район»</w:t>
      </w:r>
      <w:bookmarkStart w:id="0" w:name="_GoBack"/>
      <w:bookmarkEnd w:id="0"/>
      <w:r w:rsidRPr="00FB64F9">
        <w:rPr>
          <w:rFonts w:ascii="Times New Roman" w:hAnsi="Times New Roman" w:cs="Times New Roman"/>
          <w:sz w:val="28"/>
          <w:szCs w:val="28"/>
        </w:rPr>
        <w:t>, Администрация муниципального района «Заполярный район» ПОСТАНОВЛЯЕТ:</w:t>
      </w:r>
    </w:p>
    <w:p w:rsidR="00F52E54" w:rsidRPr="00FB64F9" w:rsidRDefault="00F52E54" w:rsidP="00F52E54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ind w:left="0" w:right="-1" w:firstLine="709"/>
        <w:jc w:val="both"/>
        <w:rPr>
          <w:bCs/>
          <w:w w:val="105"/>
          <w:sz w:val="28"/>
          <w:szCs w:val="28"/>
        </w:rPr>
      </w:pPr>
      <w:r w:rsidRPr="00FB64F9">
        <w:rPr>
          <w:sz w:val="28"/>
          <w:szCs w:val="28"/>
        </w:rPr>
        <w:t xml:space="preserve">Утвердить </w:t>
      </w:r>
      <w:r w:rsidRPr="0003724E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03724E">
        <w:rPr>
          <w:sz w:val="28"/>
          <w:szCs w:val="28"/>
        </w:rPr>
        <w:t xml:space="preserve">к предоставления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 </w:t>
      </w:r>
      <w:r w:rsidRPr="0003724E">
        <w:rPr>
          <w:bCs/>
          <w:sz w:val="28"/>
          <w:szCs w:val="28"/>
        </w:rPr>
        <w:t>на возмещение недополученных доходов, возникающих при оказании населению услуг общественных бань, на 2014 год</w:t>
      </w:r>
      <w:r w:rsidR="00782331">
        <w:rPr>
          <w:bCs/>
          <w:sz w:val="28"/>
          <w:szCs w:val="28"/>
        </w:rPr>
        <w:t xml:space="preserve"> </w:t>
      </w:r>
      <w:r w:rsidRPr="00FB64F9">
        <w:rPr>
          <w:bCs/>
          <w:w w:val="105"/>
          <w:sz w:val="28"/>
          <w:szCs w:val="28"/>
        </w:rPr>
        <w:t>(прилагается).</w:t>
      </w:r>
    </w:p>
    <w:p w:rsidR="00F52E54" w:rsidRPr="00016FB3" w:rsidRDefault="00F52E54" w:rsidP="00F52E54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FB64F9">
        <w:rPr>
          <w:sz w:val="28"/>
          <w:szCs w:val="28"/>
        </w:rPr>
        <w:t xml:space="preserve">Определить уполномоченным органом, на которого возложены функции по перечислению средств субсидий юридическим лицам </w:t>
      </w:r>
      <w:r>
        <w:rPr>
          <w:sz w:val="28"/>
          <w:szCs w:val="28"/>
        </w:rPr>
        <w:br/>
      </w:r>
      <w:r w:rsidRPr="00317E68">
        <w:rPr>
          <w:sz w:val="28"/>
          <w:szCs w:val="28"/>
        </w:rPr>
        <w:t xml:space="preserve">(за исключением государственных (муниципальных) учреждений), индивидуальным предпринимателям, физическим лицам </w:t>
      </w:r>
      <w:r w:rsidRPr="00FB64F9">
        <w:rPr>
          <w:sz w:val="28"/>
          <w:szCs w:val="28"/>
        </w:rPr>
        <w:t xml:space="preserve">– производителям товаров, работ, услуг, </w:t>
      </w:r>
      <w:r w:rsidRPr="00016FB3">
        <w:rPr>
          <w:sz w:val="28"/>
          <w:szCs w:val="28"/>
        </w:rPr>
        <w:t xml:space="preserve">отдел бухгалтерского учета и отчетности Администрации муниципального района «Заполярный район». </w:t>
      </w:r>
    </w:p>
    <w:p w:rsidR="00F52E54" w:rsidRPr="00FB64F9" w:rsidRDefault="00F52E54" w:rsidP="00F52E54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FB64F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FB64F9">
        <w:rPr>
          <w:sz w:val="28"/>
          <w:szCs w:val="28"/>
        </w:rPr>
        <w:br/>
        <w:t xml:space="preserve">на первого заместителя главы Администрации Заполярного района </w:t>
      </w:r>
      <w:r w:rsidRPr="00FB64F9">
        <w:rPr>
          <w:sz w:val="28"/>
          <w:szCs w:val="28"/>
        </w:rPr>
        <w:br/>
        <w:t>Холодова О.Е.</w:t>
      </w:r>
    </w:p>
    <w:p w:rsidR="00F52E54" w:rsidRPr="00FB64F9" w:rsidRDefault="00F52E54" w:rsidP="00F52E54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FB64F9">
        <w:rPr>
          <w:sz w:val="28"/>
          <w:szCs w:val="28"/>
        </w:rPr>
        <w:lastRenderedPageBreak/>
        <w:t xml:space="preserve">Настоящее постановление вступает в силу со дня вступления в силу решения Совета Заполярного района </w:t>
      </w:r>
      <w:r w:rsidR="0022387E">
        <w:rPr>
          <w:sz w:val="28"/>
          <w:szCs w:val="28"/>
        </w:rPr>
        <w:t>«О</w:t>
      </w:r>
      <w:r w:rsidRPr="00FB64F9">
        <w:rPr>
          <w:sz w:val="28"/>
          <w:szCs w:val="28"/>
        </w:rPr>
        <w:t xml:space="preserve"> районном бюджете на 2014 год</w:t>
      </w:r>
      <w:r w:rsidR="0022387E">
        <w:rPr>
          <w:sz w:val="28"/>
          <w:szCs w:val="28"/>
        </w:rPr>
        <w:t>»</w:t>
      </w:r>
      <w:r w:rsidRPr="00FB64F9">
        <w:rPr>
          <w:sz w:val="28"/>
          <w:szCs w:val="28"/>
        </w:rPr>
        <w:t xml:space="preserve"> и подлежит официальному опубликованию.</w:t>
      </w:r>
    </w:p>
    <w:p w:rsidR="00F52E54" w:rsidRPr="00FB64F9" w:rsidRDefault="00F52E54" w:rsidP="00F52E54">
      <w:pPr>
        <w:rPr>
          <w:sz w:val="28"/>
          <w:szCs w:val="28"/>
        </w:rPr>
      </w:pPr>
    </w:p>
    <w:p w:rsidR="00F52E54" w:rsidRPr="00FB64F9" w:rsidRDefault="00F52E54" w:rsidP="00F52E54">
      <w:pPr>
        <w:rPr>
          <w:sz w:val="28"/>
          <w:szCs w:val="28"/>
        </w:rPr>
      </w:pPr>
    </w:p>
    <w:p w:rsidR="00F52E54" w:rsidRPr="00FB64F9" w:rsidRDefault="00F52E54" w:rsidP="00F52E54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2E54" w:rsidRPr="00FB64F9" w:rsidTr="000E103E">
        <w:tc>
          <w:tcPr>
            <w:tcW w:w="4785" w:type="dxa"/>
            <w:shd w:val="clear" w:color="auto" w:fill="auto"/>
          </w:tcPr>
          <w:p w:rsidR="00F52E54" w:rsidRPr="00FB64F9" w:rsidRDefault="008A21AD" w:rsidP="000E10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52E54" w:rsidRPr="00FB64F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52E54" w:rsidRPr="00FB64F9">
              <w:rPr>
                <w:sz w:val="28"/>
                <w:szCs w:val="28"/>
              </w:rPr>
              <w:t xml:space="preserve"> муниципального района </w:t>
            </w:r>
          </w:p>
          <w:p w:rsidR="00F52E54" w:rsidRPr="00FB64F9" w:rsidRDefault="00F52E54" w:rsidP="000E103E">
            <w:pPr>
              <w:rPr>
                <w:sz w:val="28"/>
                <w:szCs w:val="28"/>
              </w:rPr>
            </w:pPr>
            <w:r w:rsidRPr="00FB64F9">
              <w:rPr>
                <w:sz w:val="28"/>
                <w:szCs w:val="28"/>
              </w:rPr>
              <w:t>«Заполярный район»</w:t>
            </w:r>
          </w:p>
        </w:tc>
        <w:tc>
          <w:tcPr>
            <w:tcW w:w="4786" w:type="dxa"/>
            <w:shd w:val="clear" w:color="auto" w:fill="auto"/>
            <w:vAlign w:val="bottom"/>
          </w:tcPr>
          <w:p w:rsidR="00F52E54" w:rsidRPr="00FB64F9" w:rsidRDefault="008A21AD" w:rsidP="000E103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Безумов</w:t>
            </w:r>
          </w:p>
        </w:tc>
      </w:tr>
    </w:tbl>
    <w:p w:rsidR="00F52E54" w:rsidRDefault="00F52E54" w:rsidP="00F52E54">
      <w:pPr>
        <w:rPr>
          <w:sz w:val="26"/>
          <w:szCs w:val="26"/>
        </w:rPr>
      </w:pPr>
    </w:p>
    <w:p w:rsidR="00F52E54" w:rsidRDefault="00F52E54" w:rsidP="00F52E54">
      <w:pPr>
        <w:jc w:val="right"/>
        <w:rPr>
          <w:sz w:val="26"/>
          <w:szCs w:val="26"/>
        </w:rPr>
        <w:sectPr w:rsidR="00F52E54" w:rsidSect="00345121">
          <w:headerReference w:type="default" r:id="rId10"/>
          <w:pgSz w:w="11907" w:h="16840" w:code="9"/>
          <w:pgMar w:top="1134" w:right="851" w:bottom="1134" w:left="1701" w:header="720" w:footer="720" w:gutter="0"/>
          <w:pgNumType w:start="1"/>
          <w:cols w:space="720"/>
          <w:titlePg/>
          <w:docGrid w:linePitch="326"/>
        </w:sectPr>
      </w:pPr>
    </w:p>
    <w:p w:rsidR="00F52E54" w:rsidRPr="008A318E" w:rsidRDefault="00F52E54" w:rsidP="00F52E54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F52E54" w:rsidRPr="008A318E" w:rsidRDefault="00F52E54" w:rsidP="00F52E54">
      <w:pPr>
        <w:pStyle w:val="ConsPlusNormal"/>
        <w:widowControl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8A318E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973C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A318E">
        <w:rPr>
          <w:rFonts w:ascii="Times New Roman" w:hAnsi="Times New Roman" w:cs="Times New Roman"/>
          <w:sz w:val="26"/>
          <w:szCs w:val="26"/>
        </w:rPr>
        <w:t>дминистрации</w:t>
      </w:r>
      <w:r w:rsidR="00973CE6">
        <w:rPr>
          <w:rFonts w:ascii="Times New Roman" w:hAnsi="Times New Roman" w:cs="Times New Roman"/>
          <w:sz w:val="26"/>
          <w:szCs w:val="26"/>
        </w:rPr>
        <w:t xml:space="preserve"> </w:t>
      </w:r>
      <w:r w:rsidRPr="008A318E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br/>
      </w:r>
      <w:r w:rsidRPr="008A318E">
        <w:rPr>
          <w:rFonts w:ascii="Times New Roman" w:hAnsi="Times New Roman" w:cs="Times New Roman"/>
          <w:sz w:val="26"/>
          <w:szCs w:val="26"/>
        </w:rPr>
        <w:t>района</w:t>
      </w:r>
      <w:r w:rsidR="00973CE6">
        <w:rPr>
          <w:rFonts w:ascii="Times New Roman" w:hAnsi="Times New Roman" w:cs="Times New Roman"/>
          <w:sz w:val="26"/>
          <w:szCs w:val="26"/>
        </w:rPr>
        <w:t xml:space="preserve"> </w:t>
      </w:r>
      <w:r w:rsidRPr="008A318E">
        <w:rPr>
          <w:rFonts w:ascii="Times New Roman" w:hAnsi="Times New Roman" w:cs="Times New Roman"/>
          <w:sz w:val="26"/>
          <w:szCs w:val="26"/>
        </w:rPr>
        <w:t>«Заполярный район»</w:t>
      </w:r>
    </w:p>
    <w:p w:rsidR="00F52E54" w:rsidRDefault="00F52E54" w:rsidP="00F52E54">
      <w:pPr>
        <w:pStyle w:val="ConsPlusNormal"/>
        <w:widowControl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 w:rsidRPr="008A318E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C7B5F">
        <w:rPr>
          <w:rFonts w:ascii="Times New Roman" w:hAnsi="Times New Roman" w:cs="Times New Roman"/>
          <w:sz w:val="26"/>
          <w:szCs w:val="26"/>
        </w:rPr>
        <w:t>27.12.</w:t>
      </w: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Pr="008A318E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C7B5F">
        <w:rPr>
          <w:rFonts w:ascii="Times New Roman" w:hAnsi="Times New Roman" w:cs="Times New Roman"/>
          <w:sz w:val="26"/>
          <w:szCs w:val="26"/>
        </w:rPr>
        <w:t>2711</w:t>
      </w:r>
      <w:r>
        <w:rPr>
          <w:rFonts w:ascii="Times New Roman" w:hAnsi="Times New Roman" w:cs="Times New Roman"/>
          <w:sz w:val="26"/>
          <w:szCs w:val="26"/>
        </w:rPr>
        <w:t>п</w:t>
      </w:r>
    </w:p>
    <w:p w:rsidR="00F52E54" w:rsidRDefault="00F52E54" w:rsidP="00F52E54">
      <w:pPr>
        <w:pStyle w:val="ConsPlusNormal"/>
        <w:widowControl/>
        <w:ind w:firstLine="5670"/>
        <w:jc w:val="right"/>
        <w:rPr>
          <w:rFonts w:ascii="Times New Roman" w:hAnsi="Times New Roman" w:cs="Times New Roman"/>
          <w:sz w:val="26"/>
          <w:szCs w:val="26"/>
        </w:rPr>
      </w:pPr>
    </w:p>
    <w:p w:rsidR="00F52E54" w:rsidRDefault="00F52E54" w:rsidP="00F52E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2E54" w:rsidRPr="000C2124" w:rsidRDefault="00F52E54" w:rsidP="00F52E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2E54" w:rsidRPr="000C2124" w:rsidRDefault="00F52E54" w:rsidP="00F52E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>ПОРЯДОК</w:t>
      </w:r>
    </w:p>
    <w:p w:rsidR="00F52E54" w:rsidRPr="000C2124" w:rsidRDefault="00F52E54" w:rsidP="00F52E54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 xml:space="preserve">ПРЕДОСТАВЛЕНИЯ СУБСИДИЙ ИЗ РАЙОННОГО БЮДЖЕТА ЮРИДИЧЕСКИМ ЛИЦАМ </w:t>
      </w:r>
      <w:r w:rsidRPr="00B1412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 ИСКЛЮЧЕНИЕМ ГОСУДАРСТВЕННЫХ</w:t>
      </w:r>
      <w:r w:rsidRPr="00B1412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1412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B14126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ФИЗИЧЕСКИМ ЛИЦАМ </w:t>
      </w:r>
      <w:r w:rsidRPr="000C2124">
        <w:rPr>
          <w:rFonts w:ascii="Times New Roman" w:hAnsi="Times New Roman" w:cs="Times New Roman"/>
          <w:sz w:val="28"/>
          <w:szCs w:val="28"/>
        </w:rPr>
        <w:t xml:space="preserve">– ПРОИЗВОДИТЕЛЯМ ТОВАРОВ, РАБОТ, УСЛУГ </w:t>
      </w:r>
      <w:r w:rsidRPr="00A8370A">
        <w:rPr>
          <w:rFonts w:ascii="Times New Roman" w:hAnsi="Times New Roman" w:cs="Times New Roman"/>
          <w:sz w:val="28"/>
          <w:szCs w:val="28"/>
        </w:rPr>
        <w:t xml:space="preserve">НА ВОЗМЕЩЕНИЕ НЕДОПОЛУЧЕННЫХ ДОХОДОВ, ВОЗНИКАЮЩИХ ПРИ ОКАЗАНИИ НАСЕЛЕНИЮ УСЛУГ ОБЩЕСТВЕННЫХ БАНЬ, </w:t>
      </w:r>
      <w:r w:rsidRPr="00A8370A">
        <w:rPr>
          <w:rFonts w:ascii="Times New Roman" w:hAnsi="Times New Roman" w:cs="Times New Roman"/>
          <w:sz w:val="28"/>
          <w:szCs w:val="28"/>
        </w:rPr>
        <w:br/>
        <w:t>НА 2014 ГОД</w:t>
      </w:r>
    </w:p>
    <w:p w:rsidR="00F52E54" w:rsidRPr="000C2124" w:rsidRDefault="00F52E54" w:rsidP="00F52E54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2E54" w:rsidRPr="000C2124" w:rsidRDefault="00F52E54" w:rsidP="00F52E54">
      <w:pPr>
        <w:pStyle w:val="ConsPlusNormal"/>
        <w:widowControl/>
        <w:numPr>
          <w:ilvl w:val="0"/>
          <w:numId w:val="1"/>
        </w:numPr>
        <w:tabs>
          <w:tab w:val="num" w:pos="0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52E54" w:rsidRPr="000C2124" w:rsidRDefault="00F52E54" w:rsidP="00F52E54">
      <w:pPr>
        <w:pStyle w:val="ConsPlusNormal"/>
        <w:widowControl/>
        <w:tabs>
          <w:tab w:val="left" w:pos="170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2E5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 xml:space="preserve">Настоящий </w:t>
      </w:r>
      <w:r w:rsidR="007C3E29">
        <w:rPr>
          <w:sz w:val="28"/>
          <w:szCs w:val="28"/>
        </w:rPr>
        <w:t>П</w:t>
      </w:r>
      <w:r w:rsidRPr="000C2124">
        <w:rPr>
          <w:sz w:val="28"/>
          <w:szCs w:val="28"/>
        </w:rPr>
        <w:t xml:space="preserve">орядок определяет условия предоставления и расходования </w:t>
      </w:r>
      <w:r w:rsidRPr="00FB64F9">
        <w:rPr>
          <w:sz w:val="28"/>
          <w:szCs w:val="28"/>
        </w:rPr>
        <w:t xml:space="preserve">субсидий, выделяемых из районного бюджета в 2014 году юридическим лицам </w:t>
      </w:r>
      <w:r w:rsidRPr="00B14126">
        <w:rPr>
          <w:sz w:val="28"/>
          <w:szCs w:val="28"/>
        </w:rPr>
        <w:t xml:space="preserve">(за исключением государственных (муниципальных) учреждений), индивидуальным предпринимателям, физическим лицам </w:t>
      </w:r>
      <w:r w:rsidRPr="00FB64F9">
        <w:rPr>
          <w:sz w:val="28"/>
          <w:szCs w:val="28"/>
        </w:rPr>
        <w:t xml:space="preserve">- производителям товаров, работ, услуг, а также порядок возврата субсидий в случае нарушения условий, установленных при их предоставлении. </w:t>
      </w:r>
    </w:p>
    <w:p w:rsidR="002527EF" w:rsidRPr="00FB64F9" w:rsidRDefault="002527EF" w:rsidP="00BF52B0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предоставляется на </w:t>
      </w:r>
      <w:r w:rsidRPr="00553FDF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Pr="00553FDF">
        <w:rPr>
          <w:sz w:val="28"/>
          <w:szCs w:val="28"/>
        </w:rPr>
        <w:t xml:space="preserve"> недополученных доходов</w:t>
      </w:r>
      <w:r w:rsidR="0017126C">
        <w:rPr>
          <w:sz w:val="28"/>
          <w:szCs w:val="28"/>
        </w:rPr>
        <w:t xml:space="preserve"> </w:t>
      </w:r>
      <w:r w:rsidRPr="00FB64F9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FB64F9">
        <w:rPr>
          <w:sz w:val="28"/>
          <w:szCs w:val="28"/>
        </w:rPr>
        <w:t xml:space="preserve"> лиц </w:t>
      </w:r>
      <w:r w:rsidRPr="00B14126">
        <w:rPr>
          <w:sz w:val="28"/>
          <w:szCs w:val="28"/>
        </w:rPr>
        <w:t>(за исключением государственных (муниципальных) учреждений), индивидуальны</w:t>
      </w:r>
      <w:r>
        <w:rPr>
          <w:sz w:val="28"/>
          <w:szCs w:val="28"/>
        </w:rPr>
        <w:t>х</w:t>
      </w:r>
      <w:r w:rsidRPr="00B14126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B14126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B14126">
        <w:rPr>
          <w:sz w:val="28"/>
          <w:szCs w:val="28"/>
        </w:rPr>
        <w:t xml:space="preserve"> лиц </w:t>
      </w:r>
      <w:r w:rsidRPr="00FB64F9">
        <w:rPr>
          <w:sz w:val="28"/>
          <w:szCs w:val="28"/>
        </w:rPr>
        <w:t>- производител</w:t>
      </w:r>
      <w:r>
        <w:rPr>
          <w:sz w:val="28"/>
          <w:szCs w:val="28"/>
        </w:rPr>
        <w:t>ей</w:t>
      </w:r>
      <w:r w:rsidRPr="00FB64F9">
        <w:rPr>
          <w:sz w:val="28"/>
          <w:szCs w:val="28"/>
        </w:rPr>
        <w:t xml:space="preserve"> товаров, работ, услуг</w:t>
      </w:r>
      <w:r>
        <w:rPr>
          <w:sz w:val="28"/>
          <w:szCs w:val="28"/>
        </w:rPr>
        <w:t xml:space="preserve">, при выполнении отдельных мероприятий в рамках муниципальных программ Заполярного района в целях </w:t>
      </w:r>
      <w:r w:rsidR="00BF52B0">
        <w:rPr>
          <w:sz w:val="28"/>
          <w:szCs w:val="28"/>
        </w:rPr>
        <w:t>с</w:t>
      </w:r>
      <w:r w:rsidR="00BF52B0" w:rsidRPr="00BF52B0">
        <w:rPr>
          <w:sz w:val="28"/>
          <w:szCs w:val="28"/>
        </w:rPr>
        <w:t>оздани</w:t>
      </w:r>
      <w:r w:rsidR="00BF52B0">
        <w:rPr>
          <w:sz w:val="28"/>
          <w:szCs w:val="28"/>
        </w:rPr>
        <w:t>я</w:t>
      </w:r>
      <w:r w:rsidR="00BF52B0" w:rsidRPr="00BF52B0">
        <w:rPr>
          <w:sz w:val="28"/>
          <w:szCs w:val="28"/>
        </w:rPr>
        <w:t xml:space="preserve"> условий для оказания бытовых (банных) услуг сельскому населению</w:t>
      </w:r>
      <w:r w:rsidR="00BF52B0">
        <w:rPr>
          <w:sz w:val="28"/>
          <w:szCs w:val="28"/>
        </w:rPr>
        <w:t>.</w:t>
      </w:r>
    </w:p>
    <w:p w:rsidR="00F52E54" w:rsidRPr="005D443F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FB64F9">
        <w:rPr>
          <w:sz w:val="28"/>
          <w:szCs w:val="28"/>
        </w:rPr>
        <w:t xml:space="preserve">Перечисление субсидий осуществляется </w:t>
      </w:r>
      <w:r>
        <w:rPr>
          <w:sz w:val="28"/>
          <w:szCs w:val="28"/>
        </w:rPr>
        <w:t>у</w:t>
      </w:r>
      <w:r w:rsidRPr="00FB64F9">
        <w:rPr>
          <w:sz w:val="28"/>
          <w:szCs w:val="28"/>
        </w:rPr>
        <w:t xml:space="preserve">полномоченным органом на безвозмездной и безвозвратной основе в соответствии </w:t>
      </w:r>
      <w:r w:rsidR="00E94A50">
        <w:rPr>
          <w:sz w:val="28"/>
          <w:szCs w:val="28"/>
        </w:rPr>
        <w:t xml:space="preserve">с запланированными средствами в рамках </w:t>
      </w:r>
      <w:r w:rsidR="005D443F">
        <w:rPr>
          <w:sz w:val="28"/>
          <w:szCs w:val="28"/>
        </w:rPr>
        <w:t xml:space="preserve">реализации </w:t>
      </w:r>
      <w:r w:rsidR="00E94A50" w:rsidRPr="00E94A50">
        <w:rPr>
          <w:sz w:val="28"/>
          <w:szCs w:val="28"/>
        </w:rPr>
        <w:t xml:space="preserve">муниципальной программы «Социальное развитие поселений на территории </w:t>
      </w:r>
      <w:r w:rsidR="005D443F">
        <w:rPr>
          <w:sz w:val="28"/>
          <w:szCs w:val="28"/>
        </w:rPr>
        <w:br/>
      </w:r>
      <w:r w:rsidR="00E94A50" w:rsidRPr="00E94A50">
        <w:rPr>
          <w:sz w:val="28"/>
          <w:szCs w:val="28"/>
        </w:rPr>
        <w:t xml:space="preserve">муниципального </w:t>
      </w:r>
      <w:r w:rsidR="00E94A50" w:rsidRPr="005D443F">
        <w:rPr>
          <w:sz w:val="28"/>
          <w:szCs w:val="28"/>
        </w:rPr>
        <w:t>образования «Муниципальный район «Заполярный район» на 2014-2016 годы»</w:t>
      </w:r>
      <w:r w:rsidR="005D443F" w:rsidRPr="005D443F">
        <w:rPr>
          <w:sz w:val="28"/>
          <w:szCs w:val="28"/>
        </w:rPr>
        <w:t>, утвержденной постановлением Администрации Заполярного района от 22.10.2013 № 2141п</w:t>
      </w:r>
      <w:r w:rsidR="00E94A50" w:rsidRPr="005D443F">
        <w:rPr>
          <w:sz w:val="28"/>
          <w:szCs w:val="28"/>
        </w:rPr>
        <w:t>.</w:t>
      </w:r>
    </w:p>
    <w:p w:rsidR="00F52E54" w:rsidRPr="005D443F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5D443F">
        <w:rPr>
          <w:sz w:val="28"/>
          <w:szCs w:val="28"/>
        </w:rPr>
        <w:t>Для целей настоящего Порядка используются следующие понятия:</w:t>
      </w:r>
    </w:p>
    <w:p w:rsidR="00F52E54" w:rsidRPr="00FB64F9" w:rsidRDefault="00F52E54" w:rsidP="00F52E54">
      <w:pPr>
        <w:pStyle w:val="ConsPlusNormal"/>
        <w:widowControl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F9">
        <w:rPr>
          <w:rFonts w:ascii="Times New Roman" w:hAnsi="Times New Roman" w:cs="Times New Roman"/>
          <w:sz w:val="28"/>
          <w:szCs w:val="28"/>
        </w:rPr>
        <w:t xml:space="preserve">заявитель – юридическое лицо </w:t>
      </w:r>
      <w:r w:rsidRPr="00B14126">
        <w:rPr>
          <w:rFonts w:ascii="Times New Roman" w:hAnsi="Times New Roman" w:cs="Times New Roman"/>
          <w:sz w:val="28"/>
          <w:szCs w:val="28"/>
        </w:rPr>
        <w:t>(за исключением государственных (муниципальных) учреждений), индивидуальны</w:t>
      </w:r>
      <w:r>
        <w:rPr>
          <w:rFonts w:ascii="Times New Roman" w:hAnsi="Times New Roman" w:cs="Times New Roman"/>
          <w:sz w:val="28"/>
          <w:szCs w:val="28"/>
        </w:rPr>
        <w:t>й предприниматель</w:t>
      </w:r>
      <w:r w:rsidRPr="00B14126">
        <w:rPr>
          <w:rFonts w:ascii="Times New Roman" w:hAnsi="Times New Roman" w:cs="Times New Roman"/>
          <w:sz w:val="28"/>
          <w:szCs w:val="28"/>
        </w:rPr>
        <w:t xml:space="preserve">, </w:t>
      </w:r>
      <w:r w:rsidRPr="00B14126">
        <w:rPr>
          <w:rFonts w:ascii="Times New Roman" w:hAnsi="Times New Roman" w:cs="Times New Roman"/>
          <w:sz w:val="28"/>
          <w:szCs w:val="28"/>
        </w:rPr>
        <w:lastRenderedPageBreak/>
        <w:t>физическ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14126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64F9">
        <w:rPr>
          <w:rFonts w:ascii="Times New Roman" w:hAnsi="Times New Roman" w:cs="Times New Roman"/>
          <w:sz w:val="28"/>
          <w:szCs w:val="28"/>
        </w:rPr>
        <w:t>– производитель товаров, работ, услуг, подавший заявление на получение субсидии;</w:t>
      </w:r>
    </w:p>
    <w:p w:rsidR="00F52E54" w:rsidRPr="00F26CF2" w:rsidRDefault="00F52E54" w:rsidP="00F26CF2">
      <w:pPr>
        <w:pStyle w:val="ConsPlusNormal"/>
        <w:widowControl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F9">
        <w:rPr>
          <w:rFonts w:ascii="Times New Roman" w:hAnsi="Times New Roman" w:cs="Times New Roman"/>
          <w:sz w:val="28"/>
          <w:szCs w:val="28"/>
        </w:rPr>
        <w:t xml:space="preserve">получатель субсидии – юридическое лицо </w:t>
      </w:r>
      <w:r w:rsidRPr="00B14126">
        <w:rPr>
          <w:rFonts w:ascii="Times New Roman" w:hAnsi="Times New Roman" w:cs="Times New Roman"/>
          <w:sz w:val="28"/>
          <w:szCs w:val="28"/>
        </w:rPr>
        <w:t>(за исключением государственных (муниципальных) учреждений), индивидуальны</w:t>
      </w:r>
      <w:r>
        <w:rPr>
          <w:rFonts w:ascii="Times New Roman" w:hAnsi="Times New Roman" w:cs="Times New Roman"/>
          <w:sz w:val="28"/>
          <w:szCs w:val="28"/>
        </w:rPr>
        <w:t>й предприниматель</w:t>
      </w:r>
      <w:r w:rsidRPr="00B14126">
        <w:rPr>
          <w:rFonts w:ascii="Times New Roman" w:hAnsi="Times New Roman" w:cs="Times New Roman"/>
          <w:sz w:val="28"/>
          <w:szCs w:val="28"/>
        </w:rPr>
        <w:t>, физическ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B14126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64F9">
        <w:rPr>
          <w:rFonts w:ascii="Times New Roman" w:hAnsi="Times New Roman" w:cs="Times New Roman"/>
          <w:sz w:val="28"/>
          <w:szCs w:val="28"/>
        </w:rPr>
        <w:t xml:space="preserve">– производитель товаров, работ, услуг, </w:t>
      </w:r>
      <w:r>
        <w:rPr>
          <w:rFonts w:ascii="Times New Roman" w:hAnsi="Times New Roman" w:cs="Times New Roman"/>
          <w:sz w:val="28"/>
          <w:szCs w:val="28"/>
        </w:rPr>
        <w:br/>
      </w:r>
      <w:r w:rsidRPr="00FB64F9">
        <w:rPr>
          <w:rFonts w:ascii="Times New Roman" w:hAnsi="Times New Roman" w:cs="Times New Roman"/>
          <w:sz w:val="28"/>
          <w:szCs w:val="28"/>
        </w:rPr>
        <w:t>с которым заключен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71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 (</w:t>
      </w:r>
      <w:r w:rsidRPr="00FB64F9">
        <w:rPr>
          <w:rFonts w:ascii="Times New Roman" w:hAnsi="Times New Roman" w:cs="Times New Roman"/>
          <w:sz w:val="28"/>
          <w:szCs w:val="28"/>
        </w:rPr>
        <w:t>договор</w:t>
      </w:r>
      <w:r w:rsidR="00F26CF2">
        <w:rPr>
          <w:rFonts w:ascii="Times New Roman" w:hAnsi="Times New Roman" w:cs="Times New Roman"/>
          <w:sz w:val="28"/>
          <w:szCs w:val="28"/>
        </w:rPr>
        <w:t>) о предоставлении субсидии</w:t>
      </w:r>
      <w:r w:rsidRPr="00F26CF2">
        <w:rPr>
          <w:rFonts w:ascii="Times New Roman" w:hAnsi="Times New Roman" w:cs="Times New Roman"/>
          <w:sz w:val="28"/>
          <w:szCs w:val="28"/>
        </w:rPr>
        <w:t>.</w:t>
      </w:r>
    </w:p>
    <w:p w:rsidR="00F52E54" w:rsidRPr="000C2124" w:rsidRDefault="00F52E54" w:rsidP="00F52E54">
      <w:pPr>
        <w:tabs>
          <w:tab w:val="left" w:pos="1418"/>
        </w:tabs>
        <w:ind w:left="709"/>
        <w:jc w:val="both"/>
        <w:rPr>
          <w:sz w:val="28"/>
          <w:szCs w:val="28"/>
        </w:rPr>
      </w:pPr>
    </w:p>
    <w:p w:rsidR="00F52E54" w:rsidRPr="002B19CC" w:rsidRDefault="00F52E54" w:rsidP="00F52E54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19CC">
        <w:rPr>
          <w:rFonts w:ascii="Times New Roman" w:hAnsi="Times New Roman" w:cs="Times New Roman"/>
          <w:sz w:val="28"/>
          <w:szCs w:val="28"/>
        </w:rPr>
        <w:t xml:space="preserve">Критерии отбора юридических лиц </w:t>
      </w:r>
      <w:r>
        <w:rPr>
          <w:rFonts w:ascii="Times New Roman" w:hAnsi="Times New Roman" w:cs="Times New Roman"/>
          <w:sz w:val="28"/>
          <w:szCs w:val="28"/>
        </w:rPr>
        <w:br/>
      </w:r>
      <w:r w:rsidRPr="002B19CC">
        <w:rPr>
          <w:rFonts w:ascii="Times New Roman" w:hAnsi="Times New Roman" w:cs="Times New Roman"/>
          <w:sz w:val="28"/>
          <w:szCs w:val="28"/>
        </w:rPr>
        <w:t>(за исключением государственных (муниципальных) учреждений), индивидуальных предпринимателей, физических лиц,</w:t>
      </w:r>
      <w:r>
        <w:rPr>
          <w:rFonts w:ascii="Times New Roman" w:hAnsi="Times New Roman" w:cs="Times New Roman"/>
          <w:sz w:val="28"/>
          <w:szCs w:val="28"/>
        </w:rPr>
        <w:br/>
      </w:r>
      <w:r w:rsidRPr="002B19CC">
        <w:rPr>
          <w:rFonts w:ascii="Times New Roman" w:hAnsi="Times New Roman" w:cs="Times New Roman"/>
          <w:bCs/>
          <w:sz w:val="28"/>
          <w:szCs w:val="28"/>
        </w:rPr>
        <w:t>имеющих право на получение субсидий</w:t>
      </w:r>
    </w:p>
    <w:p w:rsidR="00F52E54" w:rsidRPr="000C2124" w:rsidRDefault="00F52E54" w:rsidP="00F52E54">
      <w:pPr>
        <w:pStyle w:val="ConsPlusNormal"/>
        <w:widowControl/>
        <w:tabs>
          <w:tab w:val="num" w:pos="0"/>
          <w:tab w:val="left" w:pos="1418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E54" w:rsidRPr="000C212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 xml:space="preserve">Право на получение субсидий имеют </w:t>
      </w:r>
      <w:r>
        <w:rPr>
          <w:sz w:val="28"/>
          <w:szCs w:val="28"/>
        </w:rPr>
        <w:t>заявители</w:t>
      </w:r>
      <w:r w:rsidRPr="000C2124">
        <w:rPr>
          <w:sz w:val="28"/>
          <w:szCs w:val="28"/>
        </w:rPr>
        <w:t>, удовлетворяющие следующим критериям отбора:</w:t>
      </w:r>
    </w:p>
    <w:p w:rsidR="00F52E54" w:rsidRPr="00EA099F" w:rsidRDefault="00F52E54" w:rsidP="00F52E54">
      <w:pPr>
        <w:numPr>
          <w:ilvl w:val="0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t>оказание населению услуг общественных бань;</w:t>
      </w:r>
    </w:p>
    <w:p w:rsidR="00F52E54" w:rsidRPr="00B84574" w:rsidRDefault="00F52E54" w:rsidP="00F52E54">
      <w:pPr>
        <w:numPr>
          <w:ilvl w:val="0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B84574">
        <w:rPr>
          <w:sz w:val="28"/>
          <w:szCs w:val="28"/>
        </w:rPr>
        <w:t xml:space="preserve">ненахождение имущества </w:t>
      </w:r>
      <w:r>
        <w:rPr>
          <w:sz w:val="28"/>
          <w:szCs w:val="28"/>
        </w:rPr>
        <w:t>заявителя под арестом</w:t>
      </w:r>
      <w:r w:rsidRPr="00B84574">
        <w:rPr>
          <w:sz w:val="28"/>
          <w:szCs w:val="28"/>
        </w:rPr>
        <w:t>;</w:t>
      </w:r>
    </w:p>
    <w:p w:rsidR="00F52E54" w:rsidRPr="00B84574" w:rsidRDefault="00F52E54" w:rsidP="00F52E54">
      <w:pPr>
        <w:numPr>
          <w:ilvl w:val="0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B84574">
        <w:rPr>
          <w:sz w:val="28"/>
          <w:szCs w:val="28"/>
        </w:rPr>
        <w:t xml:space="preserve">непроведение в отношении </w:t>
      </w:r>
      <w:r>
        <w:rPr>
          <w:sz w:val="28"/>
          <w:szCs w:val="28"/>
        </w:rPr>
        <w:t>заявителя</w:t>
      </w:r>
      <w:r w:rsidRPr="00B84574">
        <w:rPr>
          <w:sz w:val="28"/>
          <w:szCs w:val="28"/>
        </w:rPr>
        <w:t xml:space="preserve"> процедуры реорганизации или ликвидации;</w:t>
      </w:r>
    </w:p>
    <w:p w:rsidR="00F52E54" w:rsidRDefault="00F52E54" w:rsidP="00F52E54">
      <w:pPr>
        <w:numPr>
          <w:ilvl w:val="0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B84574">
        <w:rPr>
          <w:sz w:val="28"/>
          <w:szCs w:val="28"/>
        </w:rPr>
        <w:t xml:space="preserve">отсутствие у </w:t>
      </w:r>
      <w:r>
        <w:rPr>
          <w:sz w:val="28"/>
          <w:szCs w:val="28"/>
        </w:rPr>
        <w:t>заявителя</w:t>
      </w:r>
      <w:r w:rsidRPr="00B84574">
        <w:rPr>
          <w:sz w:val="28"/>
          <w:szCs w:val="28"/>
        </w:rPr>
        <w:t xml:space="preserve"> задолженности по налогам и иным обязательным платежам в бюджеты всех уровней и внебюджетные фонды.</w:t>
      </w:r>
    </w:p>
    <w:p w:rsidR="00F52E54" w:rsidRPr="000C2124" w:rsidRDefault="00F52E54" w:rsidP="00F52E54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E54" w:rsidRPr="000C2124" w:rsidRDefault="00F52E54" w:rsidP="00F52E54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>Цели и условия предоставления субсидий</w:t>
      </w:r>
    </w:p>
    <w:p w:rsidR="00F52E54" w:rsidRPr="000C2124" w:rsidRDefault="00F52E54" w:rsidP="00F52E54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26CF2" w:rsidRPr="00F26CF2" w:rsidRDefault="00F26CF2" w:rsidP="00F26CF2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предоставления субсидий является</w:t>
      </w:r>
      <w:r w:rsidRPr="00553FDF">
        <w:rPr>
          <w:sz w:val="28"/>
          <w:szCs w:val="28"/>
        </w:rPr>
        <w:t xml:space="preserve"> возмещени</w:t>
      </w:r>
      <w:r>
        <w:rPr>
          <w:sz w:val="28"/>
          <w:szCs w:val="28"/>
        </w:rPr>
        <w:t>е</w:t>
      </w:r>
      <w:r w:rsidRPr="00553FDF">
        <w:rPr>
          <w:sz w:val="28"/>
          <w:szCs w:val="28"/>
        </w:rPr>
        <w:t xml:space="preserve"> недополученных доходов</w:t>
      </w:r>
      <w:r>
        <w:rPr>
          <w:sz w:val="28"/>
          <w:szCs w:val="28"/>
        </w:rPr>
        <w:t xml:space="preserve"> заявителя</w:t>
      </w:r>
      <w:r w:rsidRPr="00553FDF">
        <w:rPr>
          <w:sz w:val="28"/>
          <w:szCs w:val="28"/>
        </w:rPr>
        <w:t xml:space="preserve">, возникающих </w:t>
      </w:r>
      <w:r w:rsidRPr="00553FDF">
        <w:rPr>
          <w:bCs/>
          <w:sz w:val="28"/>
          <w:szCs w:val="28"/>
        </w:rPr>
        <w:t xml:space="preserve">при оказании населению услуг </w:t>
      </w:r>
      <w:r w:rsidRPr="00553FDF">
        <w:rPr>
          <w:sz w:val="28"/>
          <w:szCs w:val="28"/>
        </w:rPr>
        <w:t>общественных бань, в результате регулирования цен (тарифов) на банные услуги в муниципальном образовании «Муниципальный район «Заполярный район».</w:t>
      </w:r>
    </w:p>
    <w:p w:rsidR="00F52E54" w:rsidRPr="00E34E9D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Условиями предоставления субсидий являю</w:t>
      </w:r>
      <w:r w:rsidRPr="00E34E9D">
        <w:rPr>
          <w:sz w:val="28"/>
          <w:szCs w:val="28"/>
        </w:rPr>
        <w:t>тся:</w:t>
      </w:r>
    </w:p>
    <w:p w:rsidR="00F52E54" w:rsidRDefault="00F52E54" w:rsidP="00F52E54">
      <w:pPr>
        <w:numPr>
          <w:ilvl w:val="0"/>
          <w:numId w:val="9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за заявителем</w:t>
      </w:r>
      <w:r w:rsidR="0017126C">
        <w:rPr>
          <w:sz w:val="28"/>
          <w:szCs w:val="28"/>
        </w:rPr>
        <w:t xml:space="preserve"> </w:t>
      </w:r>
      <w:r>
        <w:rPr>
          <w:sz w:val="28"/>
          <w:szCs w:val="28"/>
        </w:rPr>
        <w:t>на праве</w:t>
      </w:r>
      <w:r w:rsidRPr="00E34E9D">
        <w:rPr>
          <w:sz w:val="28"/>
          <w:szCs w:val="28"/>
        </w:rPr>
        <w:t xml:space="preserve"> хозяйственно</w:t>
      </w:r>
      <w:r>
        <w:rPr>
          <w:sz w:val="28"/>
          <w:szCs w:val="28"/>
        </w:rPr>
        <w:t>го</w:t>
      </w:r>
      <w:r w:rsidRPr="00E34E9D">
        <w:rPr>
          <w:sz w:val="28"/>
          <w:szCs w:val="28"/>
        </w:rPr>
        <w:t xml:space="preserve"> ведени</w:t>
      </w:r>
      <w:r>
        <w:rPr>
          <w:sz w:val="28"/>
          <w:szCs w:val="28"/>
        </w:rPr>
        <w:t>я одной или нескольких</w:t>
      </w:r>
      <w:r w:rsidR="001712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бань, являющихся собственностью </w:t>
      </w:r>
      <w:r w:rsidRPr="000A225B">
        <w:rPr>
          <w:sz w:val="28"/>
          <w:szCs w:val="28"/>
        </w:rPr>
        <w:t>муниципального района «Заполярный район»</w:t>
      </w:r>
      <w:r w:rsidRPr="00E34E9D">
        <w:rPr>
          <w:sz w:val="28"/>
          <w:szCs w:val="28"/>
        </w:rPr>
        <w:t>;</w:t>
      </w:r>
    </w:p>
    <w:p w:rsidR="00F52E54" w:rsidRDefault="00F52E54" w:rsidP="00F52E54">
      <w:pPr>
        <w:numPr>
          <w:ilvl w:val="0"/>
          <w:numId w:val="9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</w:t>
      </w:r>
      <w:r w:rsidRPr="00E34E9D">
        <w:rPr>
          <w:sz w:val="28"/>
          <w:szCs w:val="28"/>
        </w:rPr>
        <w:t xml:space="preserve">у </w:t>
      </w:r>
      <w:r>
        <w:rPr>
          <w:sz w:val="28"/>
          <w:szCs w:val="28"/>
        </w:rPr>
        <w:t>заявителя</w:t>
      </w:r>
      <w:r w:rsidR="0017126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согласованного с Администрацией Заполярного района графика работы одной или нескольких бань, переданных ему на праве хозяйственного ведения.</w:t>
      </w:r>
    </w:p>
    <w:p w:rsidR="00F52E54" w:rsidRPr="00FF282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FF2824">
        <w:rPr>
          <w:sz w:val="28"/>
          <w:szCs w:val="28"/>
        </w:rPr>
        <w:t xml:space="preserve">Для рассмотрения возможности предоставления субсидии </w:t>
      </w:r>
      <w:r>
        <w:rPr>
          <w:sz w:val="28"/>
          <w:szCs w:val="28"/>
        </w:rPr>
        <w:t>заявителю</w:t>
      </w:r>
      <w:r w:rsidRPr="00FF2824">
        <w:rPr>
          <w:sz w:val="28"/>
          <w:szCs w:val="28"/>
        </w:rPr>
        <w:t xml:space="preserve"> необходимо представить в </w:t>
      </w:r>
      <w:r>
        <w:rPr>
          <w:sz w:val="28"/>
          <w:szCs w:val="28"/>
        </w:rPr>
        <w:t xml:space="preserve">Администрацию Заполярного района </w:t>
      </w:r>
      <w:r w:rsidRPr="00FF2824">
        <w:rPr>
          <w:sz w:val="28"/>
          <w:szCs w:val="28"/>
        </w:rPr>
        <w:t>следующие документы:</w:t>
      </w:r>
    </w:p>
    <w:p w:rsidR="00F52E54" w:rsidRPr="00E34E9D" w:rsidRDefault="00F52E54" w:rsidP="00F52E54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34E9D">
        <w:rPr>
          <w:sz w:val="28"/>
          <w:szCs w:val="28"/>
        </w:rPr>
        <w:t xml:space="preserve">заявление о </w:t>
      </w:r>
      <w:r>
        <w:rPr>
          <w:sz w:val="28"/>
          <w:szCs w:val="28"/>
        </w:rPr>
        <w:t xml:space="preserve">рассмотрении возможности </w:t>
      </w:r>
      <w:r w:rsidRPr="00E34E9D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34E9D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 xml:space="preserve">й на возмещение недополученных доходов, возникающих при оказании населению услуг общественных бань в 2014 году </w:t>
      </w:r>
      <w:r w:rsidRPr="000A225B">
        <w:rPr>
          <w:sz w:val="28"/>
          <w:szCs w:val="28"/>
        </w:rPr>
        <w:t>по форме согласно Приложению 1 к настоящему Порядку</w:t>
      </w:r>
      <w:r>
        <w:rPr>
          <w:sz w:val="28"/>
          <w:szCs w:val="28"/>
        </w:rPr>
        <w:t>;</w:t>
      </w:r>
    </w:p>
    <w:p w:rsidR="00F52E54" w:rsidRPr="00EA099F" w:rsidRDefault="00F52E54" w:rsidP="00F52E54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t>документы, подтверждающие постановку объекта недвижимого имущества (бани) на бухгалтерский учет заявителя;</w:t>
      </w:r>
    </w:p>
    <w:p w:rsidR="00F52E54" w:rsidRPr="00E34E9D" w:rsidRDefault="00F52E54" w:rsidP="00F52E54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34E9D">
        <w:rPr>
          <w:sz w:val="28"/>
          <w:szCs w:val="28"/>
        </w:rPr>
        <w:lastRenderedPageBreak/>
        <w:t>справку службы судебных приставов, подтверждающую, что имущество заявителя не арестовано и на него не обращено взыскание по решению суда;</w:t>
      </w:r>
    </w:p>
    <w:p w:rsidR="00F52E54" w:rsidRPr="00E34E9D" w:rsidRDefault="00F52E54" w:rsidP="00F52E54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34E9D">
        <w:rPr>
          <w:sz w:val="28"/>
          <w:szCs w:val="28"/>
        </w:rPr>
        <w:t>справк</w:t>
      </w:r>
      <w:r>
        <w:rPr>
          <w:sz w:val="28"/>
          <w:szCs w:val="28"/>
        </w:rPr>
        <w:t>и</w:t>
      </w:r>
      <w:r w:rsidRPr="00E34E9D">
        <w:rPr>
          <w:sz w:val="28"/>
          <w:szCs w:val="28"/>
        </w:rPr>
        <w:t xml:space="preserve"> об отсутствии </w:t>
      </w:r>
      <w:r>
        <w:rPr>
          <w:sz w:val="28"/>
          <w:szCs w:val="28"/>
        </w:rPr>
        <w:t xml:space="preserve">у заявителя </w:t>
      </w:r>
      <w:r w:rsidRPr="00E34E9D">
        <w:rPr>
          <w:sz w:val="28"/>
          <w:szCs w:val="28"/>
        </w:rPr>
        <w:t>задолженности по налогам и иным обязательным платежам в бюджеты всех уровней</w:t>
      </w:r>
      <w:r>
        <w:rPr>
          <w:sz w:val="28"/>
          <w:szCs w:val="28"/>
        </w:rPr>
        <w:t xml:space="preserve"> и внебюджетные фонды</w:t>
      </w:r>
      <w:r w:rsidRPr="00E34E9D">
        <w:rPr>
          <w:sz w:val="28"/>
          <w:szCs w:val="28"/>
        </w:rPr>
        <w:t>;</w:t>
      </w:r>
    </w:p>
    <w:p w:rsidR="00F52E54" w:rsidRDefault="00F52E54" w:rsidP="00F52E54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34E9D">
        <w:rPr>
          <w:sz w:val="28"/>
          <w:szCs w:val="28"/>
        </w:rPr>
        <w:t>справку налогового органа об отсутствии осуществления проц</w:t>
      </w:r>
      <w:r>
        <w:rPr>
          <w:sz w:val="28"/>
          <w:szCs w:val="28"/>
        </w:rPr>
        <w:t>едуры ликвидации, реорганизации;</w:t>
      </w:r>
    </w:p>
    <w:p w:rsidR="00F52E54" w:rsidRDefault="00F52E54" w:rsidP="00F52E54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бани (бань).</w:t>
      </w:r>
    </w:p>
    <w:p w:rsidR="00F52E54" w:rsidRPr="005464B7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E34E9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экономики, прогнозирования и инвестиций Администрации Заполярного района (далее – Управление)</w:t>
      </w:r>
      <w:r w:rsidRPr="00E34E9D">
        <w:rPr>
          <w:sz w:val="28"/>
          <w:szCs w:val="28"/>
        </w:rPr>
        <w:t xml:space="preserve"> рассматривает представленные документы, проверяет полноту и достоверность сведений, содержащихся в представленных документах</w:t>
      </w:r>
      <w:r>
        <w:rPr>
          <w:sz w:val="28"/>
          <w:szCs w:val="28"/>
        </w:rPr>
        <w:t xml:space="preserve">, в </w:t>
      </w:r>
      <w:r w:rsidRPr="005464B7">
        <w:rPr>
          <w:sz w:val="28"/>
          <w:szCs w:val="28"/>
        </w:rPr>
        <w:t xml:space="preserve">течение 5 (пяти) рабочих дней. </w:t>
      </w:r>
    </w:p>
    <w:p w:rsidR="00F52E54" w:rsidRPr="005464B7" w:rsidRDefault="00F52E54" w:rsidP="00F52E54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5464B7">
        <w:rPr>
          <w:rFonts w:ascii="Times New Roman" w:hAnsi="Times New Roman"/>
          <w:sz w:val="28"/>
          <w:szCs w:val="28"/>
        </w:rPr>
        <w:t>В случае</w:t>
      </w:r>
      <w:r w:rsidR="005D443F">
        <w:rPr>
          <w:rFonts w:ascii="Times New Roman" w:hAnsi="Times New Roman"/>
          <w:sz w:val="28"/>
          <w:szCs w:val="28"/>
        </w:rPr>
        <w:t>,</w:t>
      </w:r>
      <w:r w:rsidRPr="005464B7">
        <w:rPr>
          <w:rFonts w:ascii="Times New Roman" w:hAnsi="Times New Roman"/>
          <w:sz w:val="28"/>
          <w:szCs w:val="28"/>
        </w:rPr>
        <w:t xml:space="preserve"> если заявител</w:t>
      </w:r>
      <w:r>
        <w:rPr>
          <w:rFonts w:ascii="Times New Roman" w:hAnsi="Times New Roman"/>
          <w:sz w:val="28"/>
          <w:szCs w:val="28"/>
        </w:rPr>
        <w:t>ь</w:t>
      </w:r>
      <w:r w:rsidRPr="005464B7">
        <w:rPr>
          <w:rFonts w:ascii="Times New Roman" w:hAnsi="Times New Roman"/>
          <w:sz w:val="28"/>
          <w:szCs w:val="28"/>
        </w:rPr>
        <w:t xml:space="preserve"> представил не все документы, указанные в пункте </w:t>
      </w:r>
      <w:r>
        <w:rPr>
          <w:rFonts w:ascii="Times New Roman" w:hAnsi="Times New Roman"/>
          <w:sz w:val="28"/>
          <w:szCs w:val="28"/>
        </w:rPr>
        <w:t>3</w:t>
      </w:r>
      <w:r w:rsidRPr="005464B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5464B7">
        <w:rPr>
          <w:rFonts w:ascii="Times New Roman" w:hAnsi="Times New Roman"/>
          <w:sz w:val="28"/>
          <w:szCs w:val="28"/>
        </w:rPr>
        <w:t xml:space="preserve"> настоящего Порядка,</w:t>
      </w:r>
      <w:r w:rsidR="0072583B">
        <w:rPr>
          <w:rFonts w:ascii="Times New Roman" w:hAnsi="Times New Roman"/>
          <w:sz w:val="28"/>
          <w:szCs w:val="28"/>
        </w:rPr>
        <w:t xml:space="preserve"> а также в случае, когда представленные документы не соответствуют требованиям настоящего Порядка,</w:t>
      </w:r>
      <w:r w:rsidRPr="005464B7">
        <w:rPr>
          <w:rFonts w:ascii="Times New Roman" w:hAnsi="Times New Roman"/>
          <w:sz w:val="28"/>
          <w:szCs w:val="28"/>
        </w:rPr>
        <w:t xml:space="preserve"> срок рассмотрения документов Управлением увеличивается до даты устранения всех замечаний по документам или предоставления недостающих документов.</w:t>
      </w:r>
    </w:p>
    <w:p w:rsidR="00F52E54" w:rsidRPr="005464B7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Pr="005464B7">
        <w:rPr>
          <w:sz w:val="28"/>
          <w:szCs w:val="28"/>
        </w:rPr>
        <w:t xml:space="preserve"> без вынесения на рассмотрение </w:t>
      </w:r>
      <w:r w:rsidRPr="000C2124">
        <w:rPr>
          <w:sz w:val="28"/>
          <w:szCs w:val="28"/>
        </w:rPr>
        <w:t xml:space="preserve">комиссии Администрации муниципального района «Заполярный район» по предоставлению субсидий из районного бюджета </w:t>
      </w:r>
      <w:r w:rsidRPr="00FB64F9">
        <w:rPr>
          <w:sz w:val="28"/>
          <w:szCs w:val="28"/>
        </w:rPr>
        <w:t xml:space="preserve">юридическим лицам </w:t>
      </w:r>
      <w:r>
        <w:rPr>
          <w:sz w:val="28"/>
          <w:szCs w:val="28"/>
        </w:rPr>
        <w:br/>
      </w:r>
      <w:r w:rsidRPr="00317E68">
        <w:rPr>
          <w:sz w:val="28"/>
          <w:szCs w:val="28"/>
        </w:rPr>
        <w:t xml:space="preserve">(за исключением государственных (муниципальных) учреждений), индивидуальным предпринимателям, физическим лицам </w:t>
      </w:r>
      <w:r w:rsidRPr="000C2124">
        <w:rPr>
          <w:sz w:val="28"/>
          <w:szCs w:val="28"/>
        </w:rPr>
        <w:t xml:space="preserve">- производителям товаров, работ, услуг (далее - </w:t>
      </w:r>
      <w:r>
        <w:rPr>
          <w:sz w:val="28"/>
          <w:szCs w:val="28"/>
        </w:rPr>
        <w:t>к</w:t>
      </w:r>
      <w:r w:rsidRPr="000C2124">
        <w:rPr>
          <w:sz w:val="28"/>
          <w:szCs w:val="28"/>
        </w:rPr>
        <w:t>омиссия)</w:t>
      </w:r>
      <w:r w:rsidR="0017126C">
        <w:rPr>
          <w:sz w:val="28"/>
          <w:szCs w:val="28"/>
        </w:rPr>
        <w:t xml:space="preserve"> </w:t>
      </w:r>
      <w:r w:rsidRPr="005464B7">
        <w:rPr>
          <w:sz w:val="28"/>
          <w:szCs w:val="28"/>
        </w:rPr>
        <w:t>вправе отказать в предоставлении субсидии и вернуть документы заявителю, если заявител</w:t>
      </w:r>
      <w:r>
        <w:rPr>
          <w:sz w:val="28"/>
          <w:szCs w:val="28"/>
        </w:rPr>
        <w:t>ь</w:t>
      </w:r>
      <w:r w:rsidRPr="005464B7">
        <w:rPr>
          <w:sz w:val="28"/>
          <w:szCs w:val="28"/>
        </w:rPr>
        <w:t xml:space="preserve"> на дату подачи документов</w:t>
      </w:r>
      <w:r w:rsidR="0017126C">
        <w:rPr>
          <w:sz w:val="28"/>
          <w:szCs w:val="28"/>
        </w:rPr>
        <w:t xml:space="preserve"> </w:t>
      </w:r>
      <w:r w:rsidRPr="005464B7">
        <w:rPr>
          <w:sz w:val="28"/>
          <w:szCs w:val="28"/>
        </w:rPr>
        <w:t>не соответству</w:t>
      </w:r>
      <w:r>
        <w:rPr>
          <w:sz w:val="28"/>
          <w:szCs w:val="28"/>
        </w:rPr>
        <w:t>е</w:t>
      </w:r>
      <w:r w:rsidRPr="005464B7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критериям отбора и </w:t>
      </w:r>
      <w:r w:rsidRPr="005464B7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предоставления субсидий</w:t>
      </w:r>
      <w:r w:rsidRPr="005464B7">
        <w:rPr>
          <w:sz w:val="28"/>
          <w:szCs w:val="28"/>
        </w:rPr>
        <w:t xml:space="preserve">, указанным </w:t>
      </w:r>
      <w:r>
        <w:rPr>
          <w:sz w:val="28"/>
          <w:szCs w:val="28"/>
        </w:rPr>
        <w:t>в настоящем</w:t>
      </w:r>
      <w:r w:rsidRPr="005464B7">
        <w:rPr>
          <w:sz w:val="28"/>
          <w:szCs w:val="28"/>
        </w:rPr>
        <w:t xml:space="preserve"> Порядк</w:t>
      </w:r>
      <w:r>
        <w:rPr>
          <w:sz w:val="28"/>
          <w:szCs w:val="28"/>
        </w:rPr>
        <w:t>е</w:t>
      </w:r>
      <w:r w:rsidRPr="005464B7">
        <w:rPr>
          <w:sz w:val="28"/>
          <w:szCs w:val="28"/>
        </w:rPr>
        <w:t>.</w:t>
      </w:r>
    </w:p>
    <w:p w:rsidR="004E7472" w:rsidRPr="008F4B27" w:rsidRDefault="004E7472" w:rsidP="004E7472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72295A">
        <w:rPr>
          <w:sz w:val="28"/>
          <w:szCs w:val="28"/>
        </w:rPr>
        <w:t xml:space="preserve">При устранении выявленных замечаний, </w:t>
      </w:r>
      <w:r>
        <w:rPr>
          <w:sz w:val="28"/>
          <w:szCs w:val="28"/>
        </w:rPr>
        <w:t>документы</w:t>
      </w:r>
      <w:r w:rsidRPr="0072295A">
        <w:rPr>
          <w:sz w:val="28"/>
          <w:szCs w:val="28"/>
        </w:rPr>
        <w:t xml:space="preserve"> выносятся на рассмотрение комиссии.</w:t>
      </w:r>
    </w:p>
    <w:p w:rsidR="004E7472" w:rsidRDefault="004E7472" w:rsidP="004E7472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5464B7">
        <w:rPr>
          <w:sz w:val="28"/>
          <w:szCs w:val="28"/>
        </w:rPr>
        <w:t xml:space="preserve">В случае принятия решения об отказе в предоставлении субсидии </w:t>
      </w:r>
      <w:r>
        <w:rPr>
          <w:sz w:val="28"/>
          <w:szCs w:val="28"/>
        </w:rPr>
        <w:t>Управлением</w:t>
      </w:r>
      <w:r w:rsidRPr="005464B7">
        <w:rPr>
          <w:sz w:val="28"/>
          <w:szCs w:val="28"/>
        </w:rPr>
        <w:t xml:space="preserve"> направляется письменное уведомление заявителю с указанием причин отказа.</w:t>
      </w:r>
    </w:p>
    <w:p w:rsidR="004E7472" w:rsidRDefault="004E7472" w:rsidP="004E7472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72295A">
        <w:rPr>
          <w:sz w:val="28"/>
          <w:szCs w:val="28"/>
        </w:rPr>
        <w:t xml:space="preserve">Состав и порядок организации деятельности комиссии утверждается </w:t>
      </w:r>
      <w:r>
        <w:rPr>
          <w:sz w:val="28"/>
          <w:szCs w:val="28"/>
        </w:rPr>
        <w:t>распоряжением</w:t>
      </w:r>
      <w:r w:rsidRPr="0072295A">
        <w:rPr>
          <w:sz w:val="28"/>
          <w:szCs w:val="28"/>
        </w:rPr>
        <w:t xml:space="preserve"> Администрации муниципального района «Заполярный район».</w:t>
      </w:r>
    </w:p>
    <w:p w:rsidR="00B7668F" w:rsidRPr="00B7668F" w:rsidRDefault="00B7668F" w:rsidP="00B7668F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комиссии в заключении соглашения (договора) о предоставлении субсидии служит</w:t>
      </w:r>
      <w:r w:rsidR="001712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несоответствие </w:t>
      </w:r>
      <w:r w:rsidRPr="0072295A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72295A">
        <w:rPr>
          <w:sz w:val="28"/>
          <w:szCs w:val="28"/>
        </w:rPr>
        <w:t>ставленных</w:t>
      </w:r>
      <w:r>
        <w:rPr>
          <w:sz w:val="28"/>
          <w:szCs w:val="28"/>
        </w:rPr>
        <w:t xml:space="preserve"> документов требованиям Порядка, а также выявление недостоверной информации (сведений) предоставленных в</w:t>
      </w:r>
      <w:r w:rsidR="00973CE6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требованиями п. 3.3. Порядка.</w:t>
      </w:r>
    </w:p>
    <w:p w:rsidR="004E7472" w:rsidRPr="0072295A" w:rsidRDefault="004E7472" w:rsidP="004E7472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72295A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на основании решения комиссии</w:t>
      </w:r>
      <w:r w:rsidRPr="0072295A">
        <w:rPr>
          <w:sz w:val="28"/>
          <w:szCs w:val="28"/>
        </w:rPr>
        <w:t>:</w:t>
      </w:r>
    </w:p>
    <w:p w:rsidR="004E7472" w:rsidRPr="0072295A" w:rsidRDefault="004E7472" w:rsidP="004E7472">
      <w:pPr>
        <w:pStyle w:val="ConsPlusNormal"/>
        <w:widowControl/>
        <w:numPr>
          <w:ilvl w:val="0"/>
          <w:numId w:val="8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2295A">
        <w:rPr>
          <w:rFonts w:ascii="Times New Roman" w:hAnsi="Times New Roman"/>
          <w:sz w:val="28"/>
          <w:szCs w:val="28"/>
        </w:rPr>
        <w:t xml:space="preserve">при отрицательном решении комиссии </w:t>
      </w:r>
      <w:r>
        <w:rPr>
          <w:rFonts w:ascii="Times New Roman" w:hAnsi="Times New Roman"/>
          <w:sz w:val="28"/>
          <w:szCs w:val="28"/>
        </w:rPr>
        <w:t>–</w:t>
      </w:r>
      <w:r w:rsidR="00973C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готовит </w:t>
      </w:r>
      <w:r w:rsidRPr="0072295A">
        <w:rPr>
          <w:rFonts w:ascii="Times New Roman" w:hAnsi="Times New Roman"/>
          <w:sz w:val="28"/>
          <w:szCs w:val="28"/>
        </w:rPr>
        <w:t>заявителю мотивированный отказ;</w:t>
      </w:r>
    </w:p>
    <w:p w:rsidR="004E7472" w:rsidRDefault="004E7472" w:rsidP="004E7472">
      <w:pPr>
        <w:pStyle w:val="ConsPlusNormal"/>
        <w:widowControl/>
        <w:numPr>
          <w:ilvl w:val="0"/>
          <w:numId w:val="8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2295A">
        <w:rPr>
          <w:rFonts w:ascii="Times New Roman" w:hAnsi="Times New Roman"/>
          <w:sz w:val="28"/>
          <w:szCs w:val="28"/>
        </w:rPr>
        <w:lastRenderedPageBreak/>
        <w:t xml:space="preserve">при положительном решении комиссии – </w:t>
      </w:r>
      <w:r>
        <w:rPr>
          <w:rFonts w:ascii="Times New Roman" w:hAnsi="Times New Roman"/>
          <w:sz w:val="28"/>
          <w:szCs w:val="28"/>
        </w:rPr>
        <w:t xml:space="preserve">оформляет соглашение (договор) </w:t>
      </w:r>
      <w:r w:rsidRPr="0072295A">
        <w:rPr>
          <w:rFonts w:ascii="Times New Roman" w:hAnsi="Times New Roman"/>
          <w:sz w:val="28"/>
          <w:szCs w:val="28"/>
        </w:rPr>
        <w:t>на предоставление субсидии.</w:t>
      </w:r>
    </w:p>
    <w:p w:rsidR="004E7472" w:rsidRDefault="004E7472" w:rsidP="004E7472">
      <w:pPr>
        <w:tabs>
          <w:tab w:val="num" w:pos="993"/>
          <w:tab w:val="left" w:pos="1418"/>
        </w:tabs>
        <w:jc w:val="both"/>
        <w:rPr>
          <w:sz w:val="28"/>
          <w:szCs w:val="28"/>
        </w:rPr>
      </w:pPr>
    </w:p>
    <w:p w:rsidR="00F52E54" w:rsidRPr="008F06DC" w:rsidRDefault="00F52E54" w:rsidP="00F52E54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06DC">
        <w:rPr>
          <w:rFonts w:ascii="Times New Roman" w:hAnsi="Times New Roman" w:cs="Times New Roman"/>
          <w:sz w:val="28"/>
          <w:szCs w:val="28"/>
        </w:rPr>
        <w:t>Порядок предоставления субсидий</w:t>
      </w:r>
    </w:p>
    <w:p w:rsidR="00F52E54" w:rsidRPr="008F06DC" w:rsidRDefault="00F52E54" w:rsidP="00F52E54">
      <w:pPr>
        <w:tabs>
          <w:tab w:val="left" w:pos="1418"/>
        </w:tabs>
        <w:ind w:firstLine="709"/>
        <w:jc w:val="center"/>
        <w:rPr>
          <w:b/>
          <w:bCs/>
          <w:sz w:val="28"/>
          <w:szCs w:val="28"/>
        </w:rPr>
      </w:pPr>
    </w:p>
    <w:p w:rsidR="00F52E5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DB2A01">
        <w:rPr>
          <w:sz w:val="28"/>
          <w:szCs w:val="28"/>
        </w:rPr>
        <w:t>Отчетным периодом, за который предоставляется субсидия, явля</w:t>
      </w:r>
      <w:r>
        <w:rPr>
          <w:sz w:val="28"/>
          <w:szCs w:val="28"/>
        </w:rPr>
        <w:t>е</w:t>
      </w:r>
      <w:r w:rsidRPr="00DB2A01">
        <w:rPr>
          <w:sz w:val="28"/>
          <w:szCs w:val="28"/>
        </w:rPr>
        <w:t xml:space="preserve">тся </w:t>
      </w:r>
      <w:r>
        <w:rPr>
          <w:sz w:val="28"/>
          <w:szCs w:val="28"/>
        </w:rPr>
        <w:t>месяц</w:t>
      </w:r>
      <w:r w:rsidRPr="00DB2A01">
        <w:rPr>
          <w:sz w:val="28"/>
          <w:szCs w:val="28"/>
        </w:rPr>
        <w:t>.</w:t>
      </w:r>
    </w:p>
    <w:p w:rsidR="00F52E54" w:rsidRPr="00EA099F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t>Расчет субсидии производится за отчетный месяц, но не р</w:t>
      </w:r>
      <w:r>
        <w:rPr>
          <w:sz w:val="28"/>
          <w:szCs w:val="28"/>
        </w:rPr>
        <w:t>анее</w:t>
      </w:r>
      <w:r w:rsidRPr="00EA099F">
        <w:rPr>
          <w:sz w:val="28"/>
          <w:szCs w:val="28"/>
        </w:rPr>
        <w:t>, чем с даты постановки на бухгалтерский учет заявителя объекта недвижимого имущества (бани).</w:t>
      </w:r>
    </w:p>
    <w:p w:rsidR="00F52E54" w:rsidRPr="007A341B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t>Размер субсидии определяется</w:t>
      </w:r>
      <w:r w:rsidRPr="007A341B">
        <w:rPr>
          <w:sz w:val="28"/>
          <w:szCs w:val="28"/>
        </w:rPr>
        <w:t xml:space="preserve"> как произведение количества посетителей бани за отчетный месяц на разницу между экономически обоснованным тарифом одной помывки (без НДС) и стоимостью входного билета (без НДС), установленными в соответствии с Порядком установления тарифов на услуги муниципальных предприятий и учреждений Заполярного района, утвержденным решением Совета Заполярного района </w:t>
      </w:r>
      <w:r>
        <w:rPr>
          <w:sz w:val="28"/>
          <w:szCs w:val="28"/>
        </w:rPr>
        <w:br/>
      </w:r>
      <w:r w:rsidRPr="007A341B">
        <w:rPr>
          <w:sz w:val="28"/>
          <w:szCs w:val="28"/>
        </w:rPr>
        <w:t xml:space="preserve">от 23.06.2009 № 455-р. </w:t>
      </w:r>
    </w:p>
    <w:p w:rsidR="00F52E54" w:rsidRPr="00DB2A01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DB2A01">
        <w:rPr>
          <w:sz w:val="28"/>
          <w:szCs w:val="28"/>
        </w:rPr>
        <w:t xml:space="preserve">Для осуществления первого и последующих перечислений субсидии получатель </w:t>
      </w:r>
      <w:r>
        <w:rPr>
          <w:sz w:val="28"/>
          <w:szCs w:val="28"/>
        </w:rPr>
        <w:t xml:space="preserve">субсидии </w:t>
      </w:r>
      <w:r w:rsidRPr="00DB2A01">
        <w:rPr>
          <w:sz w:val="28"/>
          <w:szCs w:val="28"/>
        </w:rPr>
        <w:t xml:space="preserve">представляет не позднее </w:t>
      </w:r>
      <w:r>
        <w:rPr>
          <w:sz w:val="28"/>
          <w:szCs w:val="28"/>
        </w:rPr>
        <w:t>20</w:t>
      </w:r>
      <w:r w:rsidRPr="00DB2A01">
        <w:rPr>
          <w:sz w:val="28"/>
          <w:szCs w:val="28"/>
        </w:rPr>
        <w:t xml:space="preserve"> (</w:t>
      </w:r>
      <w:r>
        <w:rPr>
          <w:sz w:val="28"/>
          <w:szCs w:val="28"/>
        </w:rPr>
        <w:t>двадцатого</w:t>
      </w:r>
      <w:r w:rsidRPr="00DB2A01">
        <w:rPr>
          <w:sz w:val="28"/>
          <w:szCs w:val="28"/>
        </w:rPr>
        <w:t xml:space="preserve">) числа месяца, следующего за отчетным периодом, в </w:t>
      </w:r>
      <w:r>
        <w:rPr>
          <w:sz w:val="28"/>
          <w:szCs w:val="28"/>
        </w:rPr>
        <w:t>Управление</w:t>
      </w:r>
      <w:r w:rsidRPr="00DB2A01">
        <w:rPr>
          <w:sz w:val="28"/>
          <w:szCs w:val="28"/>
        </w:rPr>
        <w:t xml:space="preserve"> следующие документы:</w:t>
      </w:r>
    </w:p>
    <w:p w:rsidR="00F52E54" w:rsidRPr="00DB2A01" w:rsidRDefault="00F52E54" w:rsidP="00F52E54">
      <w:pPr>
        <w:pStyle w:val="ConsPlusNonformat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1">
        <w:rPr>
          <w:rFonts w:ascii="Times New Roman" w:hAnsi="Times New Roman" w:cs="Times New Roman"/>
          <w:sz w:val="28"/>
          <w:szCs w:val="28"/>
        </w:rPr>
        <w:t>заявление о предоставлении субсидии</w:t>
      </w:r>
      <w:r w:rsidR="00973CE6">
        <w:rPr>
          <w:rFonts w:ascii="Times New Roman" w:hAnsi="Times New Roman" w:cs="Times New Roman"/>
          <w:sz w:val="28"/>
          <w:szCs w:val="28"/>
        </w:rPr>
        <w:t xml:space="preserve"> </w:t>
      </w:r>
      <w:r w:rsidRPr="00553FDF">
        <w:rPr>
          <w:rFonts w:ascii="Times New Roman" w:hAnsi="Times New Roman" w:cs="Times New Roman"/>
          <w:bCs/>
          <w:sz w:val="28"/>
          <w:szCs w:val="28"/>
        </w:rPr>
        <w:t>на возмещение недополученных доходов, возникающих при оказании н</w:t>
      </w:r>
      <w:r>
        <w:rPr>
          <w:rFonts w:ascii="Times New Roman" w:hAnsi="Times New Roman" w:cs="Times New Roman"/>
          <w:bCs/>
          <w:sz w:val="28"/>
          <w:szCs w:val="28"/>
        </w:rPr>
        <w:t>аселению услуг общественных бань</w:t>
      </w:r>
      <w:r w:rsidRPr="00DB2A0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2A0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F52E54" w:rsidRPr="007A341B" w:rsidRDefault="00F52E54" w:rsidP="00F52E54">
      <w:pPr>
        <w:pStyle w:val="ConsPlusNonformat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1B">
        <w:rPr>
          <w:rFonts w:ascii="Times New Roman" w:hAnsi="Times New Roman" w:cs="Times New Roman"/>
          <w:sz w:val="28"/>
          <w:szCs w:val="28"/>
        </w:rPr>
        <w:t xml:space="preserve">расчет субсидии на возмещение недополученных доходов, возникающих при оказании населению услуг общественных бань, по форме согласно Приложению </w:t>
      </w:r>
      <w:hyperlink r:id="rId11" w:history="1">
        <w:r w:rsidRPr="007A341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7A341B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F52E54" w:rsidRPr="007A341B" w:rsidRDefault="00F52E54" w:rsidP="00F52E54">
      <w:pPr>
        <w:pStyle w:val="ConsPlusNonformat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1B">
        <w:rPr>
          <w:rFonts w:ascii="Times New Roman" w:hAnsi="Times New Roman" w:cs="Times New Roman"/>
          <w:sz w:val="28"/>
          <w:szCs w:val="28"/>
        </w:rPr>
        <w:t>копию документа, подтверждающего количество посетителей бани за отчетный период, заверенную руководителем и главным бухгалтером.</w:t>
      </w:r>
    </w:p>
    <w:p w:rsidR="00F52E54" w:rsidRPr="002F307A" w:rsidRDefault="00F52E54" w:rsidP="00F52E54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получения субсидии за декабрь получатель субсидии должен представить в Управление указанные документы не позднее </w:t>
      </w:r>
      <w:r>
        <w:rPr>
          <w:sz w:val="28"/>
          <w:szCs w:val="28"/>
        </w:rPr>
        <w:br/>
        <w:t>20 декабря текущего финансового года.</w:t>
      </w:r>
    </w:p>
    <w:p w:rsidR="00F52E54" w:rsidRPr="007A341B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7A341B">
        <w:rPr>
          <w:sz w:val="28"/>
          <w:szCs w:val="28"/>
        </w:rPr>
        <w:t xml:space="preserve"> Управление в течение 5 (пяти) рабочих дней с даты поступления документов, указанных в п</w:t>
      </w:r>
      <w:r>
        <w:rPr>
          <w:sz w:val="28"/>
          <w:szCs w:val="28"/>
        </w:rPr>
        <w:t>ункте</w:t>
      </w:r>
      <w:r w:rsidR="00A07DFE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 xml:space="preserve">. настоящего Порядка, рассматривает представленные документы, проверяет полноту и достоверность сведений, содержащихся в представленных документах. </w:t>
      </w:r>
    </w:p>
    <w:p w:rsidR="00F52E5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7A341B">
        <w:rPr>
          <w:sz w:val="28"/>
          <w:szCs w:val="28"/>
        </w:rPr>
        <w:t>В случае</w:t>
      </w:r>
      <w:r w:rsidR="005D443F">
        <w:rPr>
          <w:sz w:val="28"/>
          <w:szCs w:val="28"/>
        </w:rPr>
        <w:t>,</w:t>
      </w:r>
      <w:r w:rsidRPr="007A341B">
        <w:rPr>
          <w:sz w:val="28"/>
          <w:szCs w:val="28"/>
        </w:rPr>
        <w:t xml:space="preserve"> если получатель субсидии представил не все документы, указанные в</w:t>
      </w:r>
      <w:r w:rsidR="00973CE6">
        <w:rPr>
          <w:sz w:val="28"/>
          <w:szCs w:val="28"/>
        </w:rPr>
        <w:t xml:space="preserve"> </w:t>
      </w:r>
      <w:r w:rsidRPr="007A341B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 xml:space="preserve">. настоящего Порядка, </w:t>
      </w:r>
      <w:r w:rsidR="0072583B">
        <w:rPr>
          <w:sz w:val="28"/>
          <w:szCs w:val="28"/>
        </w:rPr>
        <w:t>а также в случае, когда представленные документы не соответствуют требованиям настоящего Порядка,</w:t>
      </w:r>
      <w:r w:rsidR="00A07DFE">
        <w:rPr>
          <w:sz w:val="28"/>
          <w:szCs w:val="28"/>
        </w:rPr>
        <w:t xml:space="preserve"> </w:t>
      </w:r>
      <w:r w:rsidRPr="007A341B">
        <w:rPr>
          <w:sz w:val="28"/>
          <w:szCs w:val="28"/>
        </w:rPr>
        <w:t>срок рассмотрения документов Управлением увеличивается до даты устранения всех замечаний по ним или предоставления недостающих документов.</w:t>
      </w:r>
    </w:p>
    <w:p w:rsidR="00F52E54" w:rsidRPr="000C2677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итогам проверки документов р</w:t>
      </w:r>
      <w:r w:rsidRPr="000C2677">
        <w:rPr>
          <w:sz w:val="28"/>
          <w:szCs w:val="28"/>
        </w:rPr>
        <w:t xml:space="preserve">ешение о предоставлении субсидии </w:t>
      </w:r>
      <w:r>
        <w:rPr>
          <w:sz w:val="28"/>
          <w:szCs w:val="28"/>
        </w:rPr>
        <w:t>оформляется Управлением</w:t>
      </w:r>
      <w:r w:rsidRPr="000C2677">
        <w:rPr>
          <w:sz w:val="28"/>
          <w:szCs w:val="28"/>
        </w:rPr>
        <w:t xml:space="preserve"> в </w:t>
      </w:r>
      <w:r>
        <w:rPr>
          <w:sz w:val="28"/>
          <w:szCs w:val="28"/>
        </w:rPr>
        <w:t>виде</w:t>
      </w:r>
      <w:r w:rsidRPr="000C2677">
        <w:rPr>
          <w:sz w:val="28"/>
          <w:szCs w:val="28"/>
        </w:rPr>
        <w:t xml:space="preserve"> распоряжения </w:t>
      </w:r>
      <w:r>
        <w:rPr>
          <w:sz w:val="28"/>
          <w:szCs w:val="28"/>
        </w:rPr>
        <w:t>Администрации Заполярного района</w:t>
      </w:r>
      <w:r w:rsidRPr="000C2677">
        <w:rPr>
          <w:sz w:val="28"/>
          <w:szCs w:val="28"/>
        </w:rPr>
        <w:t>.</w:t>
      </w:r>
    </w:p>
    <w:p w:rsidR="00F52E54" w:rsidRPr="000C212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>Распоряжение о предоставлении с</w:t>
      </w:r>
      <w:r>
        <w:rPr>
          <w:sz w:val="28"/>
          <w:szCs w:val="28"/>
        </w:rPr>
        <w:t xml:space="preserve">убсидии является основанием для </w:t>
      </w:r>
      <w:r w:rsidRPr="000C2124">
        <w:rPr>
          <w:sz w:val="28"/>
          <w:szCs w:val="28"/>
        </w:rPr>
        <w:t xml:space="preserve">перечисления денежных средств на счет получателя субсидии. </w:t>
      </w:r>
      <w:r w:rsidR="005D443F">
        <w:rPr>
          <w:sz w:val="28"/>
          <w:szCs w:val="28"/>
        </w:rPr>
        <w:t>У</w:t>
      </w:r>
      <w:r w:rsidRPr="000C2124">
        <w:rPr>
          <w:sz w:val="28"/>
          <w:szCs w:val="28"/>
        </w:rPr>
        <w:t>полномоченный орган в установленном порядке производит перечисление целевых средств на счет получателя субсидии.</w:t>
      </w:r>
    </w:p>
    <w:p w:rsidR="00F52E54" w:rsidRPr="000C2124" w:rsidRDefault="00BC0D1F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денежных средств, предусмотренных </w:t>
      </w:r>
      <w:r w:rsidRPr="00E94A50">
        <w:rPr>
          <w:sz w:val="28"/>
          <w:szCs w:val="28"/>
        </w:rPr>
        <w:t>муниципальной программ</w:t>
      </w:r>
      <w:r w:rsidR="00BF52B0">
        <w:rPr>
          <w:sz w:val="28"/>
          <w:szCs w:val="28"/>
        </w:rPr>
        <w:t>ой</w:t>
      </w:r>
      <w:r w:rsidRPr="00E94A50">
        <w:rPr>
          <w:sz w:val="28"/>
          <w:szCs w:val="28"/>
        </w:rPr>
        <w:t xml:space="preserve"> «Социальное развитие поселений на территории муниципального </w:t>
      </w:r>
      <w:r w:rsidRPr="005D443F">
        <w:rPr>
          <w:sz w:val="28"/>
          <w:szCs w:val="28"/>
        </w:rPr>
        <w:t>образования «Муниципальный район «Заполярный район» на 2014-2016 годы», утвержденной постановлением Администрации Заполярного района от 22.10.2013 № 2141п</w:t>
      </w:r>
      <w:r>
        <w:rPr>
          <w:sz w:val="28"/>
          <w:szCs w:val="28"/>
        </w:rPr>
        <w:t xml:space="preserve">, </w:t>
      </w:r>
      <w:r w:rsidR="00F52E54" w:rsidRPr="000C2124">
        <w:rPr>
          <w:sz w:val="28"/>
          <w:szCs w:val="28"/>
        </w:rPr>
        <w:t xml:space="preserve">является основанием для прекращения субсидирования </w:t>
      </w:r>
      <w:r w:rsidR="00F52E54">
        <w:rPr>
          <w:sz w:val="28"/>
          <w:szCs w:val="28"/>
        </w:rPr>
        <w:t>получателей субсидии</w:t>
      </w:r>
      <w:r w:rsidR="00973CE6">
        <w:rPr>
          <w:sz w:val="28"/>
          <w:szCs w:val="28"/>
        </w:rPr>
        <w:t xml:space="preserve"> </w:t>
      </w:r>
      <w:r w:rsidR="00F52E54">
        <w:rPr>
          <w:sz w:val="28"/>
          <w:szCs w:val="28"/>
        </w:rPr>
        <w:t>у</w:t>
      </w:r>
      <w:r w:rsidR="00F52E54" w:rsidRPr="000C2124">
        <w:rPr>
          <w:sz w:val="28"/>
          <w:szCs w:val="28"/>
        </w:rPr>
        <w:t xml:space="preserve">полномоченным органом в одностороннем порядке. </w:t>
      </w:r>
    </w:p>
    <w:p w:rsidR="00F52E54" w:rsidRPr="000C2124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 xml:space="preserve">Контроль за целевым использованием субсидий возлагается на </w:t>
      </w:r>
      <w:r>
        <w:rPr>
          <w:sz w:val="28"/>
          <w:szCs w:val="28"/>
        </w:rPr>
        <w:t>у</w:t>
      </w:r>
      <w:r w:rsidRPr="000C2124">
        <w:rPr>
          <w:sz w:val="28"/>
          <w:szCs w:val="28"/>
        </w:rPr>
        <w:t>полномоченный орган в соответствии с установленными полномочиями.</w:t>
      </w:r>
    </w:p>
    <w:p w:rsidR="00F26CF2" w:rsidRDefault="00F26CF2" w:rsidP="00F52E54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F52E54" w:rsidRPr="008F06DC" w:rsidRDefault="00F52E54" w:rsidP="00F52E54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06DC">
        <w:rPr>
          <w:rFonts w:ascii="Times New Roman" w:hAnsi="Times New Roman" w:cs="Times New Roman"/>
          <w:sz w:val="28"/>
          <w:szCs w:val="28"/>
        </w:rPr>
        <w:t xml:space="preserve">Порядок возврата субсидий в случае нарушения </w:t>
      </w:r>
    </w:p>
    <w:p w:rsidR="00F52E54" w:rsidRPr="008F06DC" w:rsidRDefault="00F52E54" w:rsidP="00F52E54">
      <w:pPr>
        <w:pStyle w:val="ConsPlusNormal"/>
        <w:widowControl/>
        <w:tabs>
          <w:tab w:val="num" w:pos="0"/>
          <w:tab w:val="left" w:pos="1701"/>
        </w:tabs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F06DC">
        <w:rPr>
          <w:rFonts w:ascii="Times New Roman" w:hAnsi="Times New Roman" w:cs="Times New Roman"/>
          <w:bCs/>
          <w:sz w:val="28"/>
          <w:szCs w:val="28"/>
        </w:rPr>
        <w:t>условий, установленных при их предоставлении</w:t>
      </w:r>
    </w:p>
    <w:p w:rsidR="00F52E54" w:rsidRPr="008F06DC" w:rsidRDefault="00F52E54" w:rsidP="00F52E54">
      <w:pPr>
        <w:pStyle w:val="ConsPlusNormal"/>
        <w:widowControl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E54" w:rsidRPr="008F06DC" w:rsidRDefault="00F52E54" w:rsidP="00F52E54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8F06DC">
        <w:rPr>
          <w:sz w:val="28"/>
          <w:szCs w:val="28"/>
        </w:rPr>
        <w:t>Возврат субсидий, использованных получателем не по целевому назначению, осуществляется в следующем порядке:</w:t>
      </w:r>
    </w:p>
    <w:p w:rsidR="00F52E54" w:rsidRPr="008F06DC" w:rsidRDefault="00F52E54" w:rsidP="00F52E54">
      <w:pPr>
        <w:widowControl w:val="0"/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F06DC">
        <w:rPr>
          <w:sz w:val="28"/>
          <w:szCs w:val="28"/>
        </w:rPr>
        <w:t>полномоченный орган при выявлении после получения субсидии получателем нарушения им условий, установленных настоящим Порядком, в десятидневный срок направляет в адрес получателя уведомление о возврате полученной субсидии;</w:t>
      </w:r>
    </w:p>
    <w:p w:rsidR="00F52E54" w:rsidRDefault="00F52E54" w:rsidP="00F52E54">
      <w:pPr>
        <w:widowControl w:val="0"/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8F06DC">
        <w:rPr>
          <w:sz w:val="28"/>
          <w:szCs w:val="28"/>
        </w:rPr>
        <w:t>получатель субсидии в течение 10 рабочих дней со дня получения уведомления осуществляет возврат субсидии по указанным в уведомлении реквизитам.</w:t>
      </w:r>
    </w:p>
    <w:p w:rsidR="0072583B" w:rsidRDefault="0072583B" w:rsidP="0072583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получателя от возврата субсидии, использованной не по целевому назначению, Администрация Заполярного района обеспечивает возврат субсидии в судебном порядке.</w:t>
      </w:r>
    </w:p>
    <w:p w:rsidR="00F52E54" w:rsidRDefault="00F52E54" w:rsidP="0072583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F52E54" w:rsidRDefault="00F52E54" w:rsidP="0072583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  <w:sectPr w:rsidR="00F52E54" w:rsidSect="00345121">
          <w:headerReference w:type="default" r:id="rId12"/>
          <w:headerReference w:type="first" r:id="rId13"/>
          <w:pgSz w:w="11907" w:h="16840" w:code="9"/>
          <w:pgMar w:top="1134" w:right="851" w:bottom="1134" w:left="1701" w:header="720" w:footer="720" w:gutter="0"/>
          <w:pgNumType w:start="1"/>
          <w:cols w:space="720"/>
          <w:titlePg/>
          <w:docGrid w:linePitch="326"/>
        </w:sectPr>
      </w:pPr>
    </w:p>
    <w:p w:rsidR="00F52E54" w:rsidRPr="00553FDF" w:rsidRDefault="00F52E54" w:rsidP="00F52E54">
      <w:pPr>
        <w:jc w:val="right"/>
        <w:outlineLvl w:val="1"/>
        <w:rPr>
          <w:szCs w:val="28"/>
        </w:rPr>
      </w:pPr>
      <w:r w:rsidRPr="00553FDF">
        <w:rPr>
          <w:szCs w:val="28"/>
        </w:rPr>
        <w:lastRenderedPageBreak/>
        <w:t>Приложение 1</w:t>
      </w:r>
    </w:p>
    <w:p w:rsidR="00F52E54" w:rsidRPr="00553FDF" w:rsidRDefault="00F52E54" w:rsidP="00F52E54">
      <w:pPr>
        <w:ind w:left="3119"/>
        <w:jc w:val="right"/>
        <w:rPr>
          <w:szCs w:val="28"/>
        </w:rPr>
      </w:pPr>
      <w:r w:rsidRPr="00553FDF">
        <w:rPr>
          <w:szCs w:val="28"/>
        </w:rPr>
        <w:t xml:space="preserve">к Порядку предоставления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 </w:t>
      </w:r>
      <w:r w:rsidRPr="00553FDF">
        <w:rPr>
          <w:bCs/>
          <w:szCs w:val="28"/>
        </w:rPr>
        <w:t>на возмещение недополученных доходов, возникающих при оказании населению услуг общественных бань, на 2014 год</w:t>
      </w:r>
    </w:p>
    <w:p w:rsidR="00F52E54" w:rsidRDefault="00F52E54" w:rsidP="00F52E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ЛЕНИЕ</w:t>
      </w:r>
    </w:p>
    <w:p w:rsidR="00F52E54" w:rsidRPr="000A225B" w:rsidRDefault="00F52E54" w:rsidP="00F52E54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РАССМОТРЕНИИ ВОЗМОЖНОСТИ</w:t>
      </w:r>
      <w:r w:rsidR="00973CE6">
        <w:rPr>
          <w:sz w:val="28"/>
          <w:szCs w:val="28"/>
        </w:rPr>
        <w:t xml:space="preserve"> </w:t>
      </w:r>
      <w:r w:rsidRPr="000A225B">
        <w:rPr>
          <w:sz w:val="28"/>
          <w:szCs w:val="28"/>
        </w:rPr>
        <w:t>ПРЕДОСТАВЛЕНИ</w:t>
      </w:r>
      <w:r>
        <w:rPr>
          <w:sz w:val="28"/>
          <w:szCs w:val="28"/>
        </w:rPr>
        <w:t>Я СУБСИДИЙНА</w:t>
      </w:r>
      <w:r w:rsidRPr="000A225B">
        <w:rPr>
          <w:sz w:val="28"/>
          <w:szCs w:val="28"/>
        </w:rPr>
        <w:t xml:space="preserve"> ВОЗМЕЩЕНИ</w:t>
      </w:r>
      <w:r>
        <w:rPr>
          <w:sz w:val="28"/>
          <w:szCs w:val="28"/>
        </w:rPr>
        <w:t>ЕНЕДОПОЛУЧЕННЫХ ДОХОДОВ</w:t>
      </w:r>
      <w:r w:rsidRPr="000A225B">
        <w:rPr>
          <w:sz w:val="28"/>
          <w:szCs w:val="28"/>
        </w:rPr>
        <w:t>, ВОЗНИКАЮЩИХ ПРИ ОКАЗАНИИ НАСЕЛЕНИЮ УСЛУГ ОБЩЕСТВЕННЫХ БАНЬ</w:t>
      </w:r>
      <w:r>
        <w:rPr>
          <w:sz w:val="28"/>
          <w:szCs w:val="28"/>
        </w:rPr>
        <w:t>, В 2014 ГОДУ</w:t>
      </w:r>
      <w:r w:rsidRPr="000A225B">
        <w:rPr>
          <w:sz w:val="28"/>
          <w:szCs w:val="28"/>
        </w:rPr>
        <w:br/>
      </w:r>
    </w:p>
    <w:p w:rsidR="00F52E54" w:rsidRPr="000A225B" w:rsidRDefault="00F52E54" w:rsidP="00F52E5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Pr="000A225B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</w:t>
      </w:r>
      <w:r w:rsidRPr="000A225B">
        <w:rPr>
          <w:sz w:val="28"/>
          <w:szCs w:val="28"/>
        </w:rPr>
        <w:t>_____</w:t>
      </w:r>
    </w:p>
    <w:p w:rsidR="00F52E54" w:rsidRDefault="00F52E54" w:rsidP="00F52E54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(полное наименование заявителя)</w:t>
      </w:r>
    </w:p>
    <w:p w:rsidR="00F52E54" w:rsidRDefault="00F52E54" w:rsidP="00F52E54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</w:p>
    <w:p w:rsidR="00F52E54" w:rsidRDefault="00F52E54" w:rsidP="00F52E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просит рассмотреть возможность предоставления в </w:t>
      </w:r>
      <w:r w:rsidRPr="006F79CB">
        <w:rPr>
          <w:rFonts w:ascii="Times New Roman" w:hAnsi="Times New Roman" w:cs="Times New Roman"/>
          <w:sz w:val="28"/>
          <w:szCs w:val="28"/>
        </w:rPr>
        <w:t xml:space="preserve">20____ году </w:t>
      </w:r>
      <w:r>
        <w:rPr>
          <w:rFonts w:ascii="Times New Roman" w:hAnsi="Times New Roman" w:cs="Times New Roman"/>
          <w:sz w:val="28"/>
          <w:szCs w:val="28"/>
        </w:rPr>
        <w:t>субсидий на возмещение недополученных доходов, возникающих при оказании населению услуг общественной(ых) бани(ь), находящейся(щихся) в собственности муниципального района «Заполярный район» и переданной(ых) в хозяйственное ведение _______________________________</w:t>
      </w:r>
    </w:p>
    <w:p w:rsidR="00F52E54" w:rsidRDefault="00F52E54" w:rsidP="00F52E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(наименование заявителя)</w:t>
      </w:r>
    </w:p>
    <w:p w:rsidR="00F52E54" w:rsidRDefault="00F52E54" w:rsidP="00F52E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«____» _________ 20__ года на основании_____________________________ __________________________________________________________________.</w:t>
      </w:r>
    </w:p>
    <w:p w:rsidR="00F52E54" w:rsidRPr="00552275" w:rsidRDefault="00F52E54" w:rsidP="00F52E5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документа, подтверждающего закрепление за заявителем бани на праве хоз.ведения)</w:t>
      </w:r>
    </w:p>
    <w:p w:rsidR="00F52E54" w:rsidRDefault="00F52E54" w:rsidP="00F52E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52E54" w:rsidRDefault="00F52E54" w:rsidP="00F52E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Приложение: </w:t>
      </w:r>
    </w:p>
    <w:p w:rsidR="00F52E54" w:rsidRDefault="00F52E54" w:rsidP="00F52E54">
      <w:pPr>
        <w:pStyle w:val="ConsPlusNormal"/>
        <w:widowControl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1, количество листов, количество экземпляров;</w:t>
      </w:r>
    </w:p>
    <w:p w:rsidR="00F52E54" w:rsidRDefault="00F52E54" w:rsidP="00F52E54">
      <w:pPr>
        <w:pStyle w:val="ConsPlusNormal"/>
        <w:widowControl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2, количество листов, количество экземпляров;</w:t>
      </w:r>
    </w:p>
    <w:p w:rsidR="00F52E54" w:rsidRDefault="00F52E54" w:rsidP="00F52E54">
      <w:pPr>
        <w:pStyle w:val="ConsPlusNormal"/>
        <w:widowControl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F52E54" w:rsidRDefault="00F52E54" w:rsidP="00F52E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Заявитель, руководитель заявителя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 xml:space="preserve"> ___________________                    ____________________________________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F52E54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p w:rsidR="00F52E54" w:rsidRPr="000C365C" w:rsidRDefault="00F52E54" w:rsidP="00F52E54">
      <w:pPr>
        <w:jc w:val="right"/>
        <w:outlineLvl w:val="1"/>
        <w:rPr>
          <w:szCs w:val="24"/>
        </w:rPr>
      </w:pPr>
      <w:r w:rsidRPr="000C365C">
        <w:rPr>
          <w:szCs w:val="24"/>
        </w:rPr>
        <w:lastRenderedPageBreak/>
        <w:t>Приложение 2</w:t>
      </w:r>
    </w:p>
    <w:p w:rsidR="00F52E54" w:rsidRPr="00553FDF" w:rsidRDefault="00F52E54" w:rsidP="00F52E54">
      <w:pPr>
        <w:ind w:left="3119"/>
        <w:jc w:val="right"/>
        <w:rPr>
          <w:szCs w:val="28"/>
        </w:rPr>
      </w:pPr>
      <w:r w:rsidRPr="00553FDF">
        <w:rPr>
          <w:szCs w:val="28"/>
        </w:rPr>
        <w:t xml:space="preserve">к Порядку предоставления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 </w:t>
      </w:r>
      <w:r w:rsidRPr="00553FDF">
        <w:rPr>
          <w:bCs/>
          <w:szCs w:val="28"/>
        </w:rPr>
        <w:t>на возмещение недополученных доходов, возникающих при оказании населению услуг общественных бань, на 2014 год</w:t>
      </w:r>
    </w:p>
    <w:p w:rsidR="00F52E54" w:rsidRDefault="00F52E54" w:rsidP="00F52E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ЛЕНИЕ</w:t>
      </w:r>
    </w:p>
    <w:p w:rsidR="00F52E54" w:rsidRDefault="00F52E54" w:rsidP="00F52E54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A22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 СУБСИДИИНА</w:t>
      </w:r>
      <w:r w:rsidRPr="000A225B">
        <w:rPr>
          <w:sz w:val="28"/>
          <w:szCs w:val="28"/>
        </w:rPr>
        <w:t xml:space="preserve"> ВОЗМЕЩЕНИ</w:t>
      </w:r>
      <w:r>
        <w:rPr>
          <w:sz w:val="28"/>
          <w:szCs w:val="28"/>
        </w:rPr>
        <w:t>ЕНЕДОПОЛУЧЕННЫХ ДОХОДОВ</w:t>
      </w:r>
      <w:r w:rsidRPr="000A225B">
        <w:rPr>
          <w:sz w:val="28"/>
          <w:szCs w:val="28"/>
        </w:rPr>
        <w:t xml:space="preserve">, ВОЗНИКАЮЩИХ ПРИ ОКАЗАНИИ НАСЕЛЕНИЮ УСЛУГ ОБЩЕСТВЕННЫХ БАНЬ </w:t>
      </w:r>
    </w:p>
    <w:p w:rsidR="00F52E54" w:rsidRPr="000A225B" w:rsidRDefault="00F52E54" w:rsidP="00F52E54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>ЗА _______________________.</w:t>
      </w:r>
    </w:p>
    <w:p w:rsidR="00F52E54" w:rsidRPr="000A225B" w:rsidRDefault="00F52E54" w:rsidP="00F52E54">
      <w:pPr>
        <w:ind w:left="2832" w:firstLine="1137"/>
        <w:rPr>
          <w:sz w:val="28"/>
          <w:szCs w:val="28"/>
        </w:rPr>
      </w:pPr>
      <w:r w:rsidRPr="000A225B">
        <w:rPr>
          <w:sz w:val="28"/>
          <w:szCs w:val="28"/>
        </w:rPr>
        <w:t>(месяц, год)</w:t>
      </w:r>
    </w:p>
    <w:p w:rsidR="00F52E54" w:rsidRPr="000A225B" w:rsidRDefault="00F52E54" w:rsidP="00F52E54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F52E54" w:rsidRDefault="00F52E54" w:rsidP="00F52E54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получателя субсидии)</w:t>
      </w:r>
    </w:p>
    <w:p w:rsidR="00F52E54" w:rsidRPr="00E93788" w:rsidRDefault="00F52E54" w:rsidP="00F52E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предоставить субсидию на возмещение недополученного дохода, возникшего при оказании населению банных услуг, в соответствии с договором о предоставлении субсидии от «___» ________ 20__ года № _____ в размере _______________ рублей и перечислить ее по следующим банковским реквизитам: 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W w:w="967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"/>
        <w:gridCol w:w="4536"/>
        <w:gridCol w:w="4252"/>
      </w:tblGrid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Р/сч. №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Л/с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ОКАТО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E54" w:rsidRPr="000A225B" w:rsidTr="000E103E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E54" w:rsidRPr="000A225B" w:rsidRDefault="00F52E54" w:rsidP="000E103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2E54" w:rsidRPr="000A225B" w:rsidRDefault="00F52E54" w:rsidP="00F52E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52E54" w:rsidRDefault="00F52E54" w:rsidP="00F52E5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52E54" w:rsidRDefault="00F52E54" w:rsidP="00F52E54">
      <w:pPr>
        <w:pStyle w:val="ConsPlusNormal"/>
        <w:widowControl/>
        <w:numPr>
          <w:ilvl w:val="1"/>
          <w:numId w:val="7"/>
        </w:numPr>
        <w:tabs>
          <w:tab w:val="clear" w:pos="2160"/>
          <w:tab w:val="num" w:pos="1276"/>
        </w:tabs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1, количество листов, количество экземпляров;</w:t>
      </w:r>
    </w:p>
    <w:p w:rsidR="00F52E54" w:rsidRDefault="00F52E54" w:rsidP="00F52E54">
      <w:pPr>
        <w:pStyle w:val="ConsPlusNormal"/>
        <w:widowControl/>
        <w:numPr>
          <w:ilvl w:val="1"/>
          <w:numId w:val="7"/>
        </w:numPr>
        <w:tabs>
          <w:tab w:val="clear" w:pos="2160"/>
          <w:tab w:val="num" w:pos="1276"/>
        </w:tabs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2, количество листов, количество экземпляров.</w:t>
      </w:r>
    </w:p>
    <w:p w:rsidR="00F52E54" w:rsidRPr="00F218C1" w:rsidRDefault="00F52E54" w:rsidP="00F52E54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субсидии, р</w:t>
      </w:r>
      <w:r w:rsidRPr="000A225B">
        <w:rPr>
          <w:rFonts w:ascii="Times New Roman" w:hAnsi="Times New Roman" w:cs="Times New Roman"/>
          <w:sz w:val="28"/>
          <w:szCs w:val="28"/>
        </w:rPr>
        <w:t xml:space="preserve">уководитель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 xml:space="preserve"> ___________________                    ____________________________________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p w:rsidR="00F52E54" w:rsidRPr="000C365C" w:rsidRDefault="00F52E54" w:rsidP="00F52E54">
      <w:pPr>
        <w:jc w:val="right"/>
        <w:outlineLvl w:val="1"/>
        <w:rPr>
          <w:szCs w:val="24"/>
        </w:rPr>
      </w:pPr>
      <w:r w:rsidRPr="000C365C">
        <w:rPr>
          <w:szCs w:val="24"/>
        </w:rPr>
        <w:lastRenderedPageBreak/>
        <w:t>Приложение 3</w:t>
      </w:r>
    </w:p>
    <w:p w:rsidR="00F52E54" w:rsidRPr="00553FDF" w:rsidRDefault="00F52E54" w:rsidP="00F52E54">
      <w:pPr>
        <w:ind w:left="3119"/>
        <w:jc w:val="right"/>
        <w:rPr>
          <w:szCs w:val="28"/>
        </w:rPr>
      </w:pPr>
      <w:r w:rsidRPr="00553FDF">
        <w:rPr>
          <w:szCs w:val="28"/>
        </w:rPr>
        <w:t xml:space="preserve">к Порядку предоставления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 </w:t>
      </w:r>
      <w:r w:rsidRPr="00553FDF">
        <w:rPr>
          <w:bCs/>
          <w:szCs w:val="28"/>
        </w:rPr>
        <w:t>на возмещение недополученных доходов, возникающих при оказании населению услуг общественных бань, на 2014 год</w:t>
      </w:r>
    </w:p>
    <w:p w:rsidR="00F52E54" w:rsidRDefault="00F52E54" w:rsidP="00F52E54">
      <w:pPr>
        <w:jc w:val="right"/>
        <w:outlineLvl w:val="1"/>
        <w:rPr>
          <w:sz w:val="28"/>
          <w:szCs w:val="28"/>
        </w:rPr>
      </w:pPr>
    </w:p>
    <w:p w:rsidR="00F52E54" w:rsidRPr="000A225B" w:rsidRDefault="00F52E54" w:rsidP="00F52E54">
      <w:pPr>
        <w:jc w:val="right"/>
        <w:outlineLvl w:val="1"/>
        <w:rPr>
          <w:sz w:val="28"/>
          <w:szCs w:val="28"/>
        </w:rPr>
      </w:pPr>
    </w:p>
    <w:p w:rsidR="00F52E54" w:rsidRPr="000A225B" w:rsidRDefault="00F52E54" w:rsidP="00F52E54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РАСЧЕТ </w:t>
      </w:r>
    </w:p>
    <w:p w:rsidR="00F52E54" w:rsidRPr="000A225B" w:rsidRDefault="00F52E54" w:rsidP="00F52E54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СУБСИДИЙ НА ВОЗМЕЩЕНИЕ </w:t>
      </w:r>
      <w:r>
        <w:rPr>
          <w:sz w:val="28"/>
          <w:szCs w:val="28"/>
        </w:rPr>
        <w:t>НЕДОПОЛУЧЕННЫХ ДОХОДОВ</w:t>
      </w:r>
      <w:r w:rsidRPr="000A225B">
        <w:rPr>
          <w:sz w:val="28"/>
          <w:szCs w:val="28"/>
        </w:rPr>
        <w:t xml:space="preserve">, </w:t>
      </w:r>
    </w:p>
    <w:p w:rsidR="00F52E54" w:rsidRPr="000A225B" w:rsidRDefault="00F52E54" w:rsidP="00F52E54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ВОЗНИКАЮЩИХ ПРИ ОКАЗАНИИ НАСЕЛЕНИЮ </w:t>
      </w:r>
      <w:r>
        <w:rPr>
          <w:sz w:val="28"/>
          <w:szCs w:val="28"/>
        </w:rPr>
        <w:t>УСЛУГ ОБЩЕСТВЕННЫХ БАНЬ</w:t>
      </w:r>
    </w:p>
    <w:p w:rsidR="00F52E54" w:rsidRPr="000A225B" w:rsidRDefault="00F52E54" w:rsidP="00F52E54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 ЗА _______________________.</w:t>
      </w:r>
    </w:p>
    <w:p w:rsidR="00F52E54" w:rsidRPr="000A225B" w:rsidRDefault="00F52E54" w:rsidP="00F52E54">
      <w:pPr>
        <w:ind w:left="2832" w:firstLine="1137"/>
        <w:rPr>
          <w:sz w:val="28"/>
          <w:szCs w:val="28"/>
        </w:rPr>
      </w:pPr>
      <w:r w:rsidRPr="000A225B">
        <w:rPr>
          <w:sz w:val="28"/>
          <w:szCs w:val="28"/>
        </w:rPr>
        <w:t>(месяц, год)</w:t>
      </w:r>
    </w:p>
    <w:p w:rsidR="00F52E54" w:rsidRDefault="00F52E54" w:rsidP="00F52E54">
      <w:pPr>
        <w:pBdr>
          <w:bottom w:val="single" w:sz="12" w:space="0" w:color="auto"/>
        </w:pBdr>
        <w:jc w:val="both"/>
        <w:rPr>
          <w:sz w:val="28"/>
          <w:szCs w:val="28"/>
        </w:rPr>
      </w:pPr>
    </w:p>
    <w:p w:rsidR="00F52E54" w:rsidRPr="000A225B" w:rsidRDefault="00F52E54" w:rsidP="00F52E54">
      <w:pPr>
        <w:pBdr>
          <w:bottom w:val="single" w:sz="12" w:space="0" w:color="auto"/>
        </w:pBdr>
        <w:jc w:val="both"/>
        <w:rPr>
          <w:sz w:val="28"/>
          <w:szCs w:val="28"/>
        </w:rPr>
      </w:pPr>
    </w:p>
    <w:p w:rsidR="00F52E54" w:rsidRPr="00F30630" w:rsidRDefault="00F52E54" w:rsidP="00F52E54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получателя субсидии)</w:t>
      </w:r>
    </w:p>
    <w:p w:rsidR="00F52E54" w:rsidRPr="000A225B" w:rsidRDefault="00F52E54" w:rsidP="00F52E5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1758"/>
        <w:gridCol w:w="1547"/>
        <w:gridCol w:w="2150"/>
        <w:gridCol w:w="2045"/>
      </w:tblGrid>
      <w:tr w:rsidR="00F52E54" w:rsidRPr="000A225B" w:rsidTr="000E103E">
        <w:tc>
          <w:tcPr>
            <w:tcW w:w="2093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Баня (населенный пункт)/ категория населения</w:t>
            </w:r>
          </w:p>
        </w:tc>
        <w:tc>
          <w:tcPr>
            <w:tcW w:w="1648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Количество посетителей, чел.</w:t>
            </w:r>
          </w:p>
        </w:tc>
        <w:tc>
          <w:tcPr>
            <w:tcW w:w="1549" w:type="dxa"/>
          </w:tcPr>
          <w:p w:rsidR="00F52E54" w:rsidRDefault="00F52E54" w:rsidP="000E1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A225B">
              <w:rPr>
                <w:sz w:val="28"/>
                <w:szCs w:val="28"/>
              </w:rPr>
              <w:t>тоимость входного билета, руб.</w:t>
            </w:r>
          </w:p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(без НДС)</w:t>
            </w:r>
          </w:p>
        </w:tc>
        <w:tc>
          <w:tcPr>
            <w:tcW w:w="2161" w:type="dxa"/>
          </w:tcPr>
          <w:p w:rsidR="00F52E54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Экономически обоснованный тариф</w:t>
            </w:r>
            <w:r>
              <w:rPr>
                <w:sz w:val="28"/>
                <w:szCs w:val="28"/>
              </w:rPr>
              <w:t xml:space="preserve"> одной помывки</w:t>
            </w:r>
            <w:r w:rsidRPr="000A225B">
              <w:rPr>
                <w:sz w:val="28"/>
                <w:szCs w:val="28"/>
              </w:rPr>
              <w:t>, руб.</w:t>
            </w:r>
          </w:p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(без НДС)</w:t>
            </w:r>
          </w:p>
        </w:tc>
        <w:tc>
          <w:tcPr>
            <w:tcW w:w="2085" w:type="dxa"/>
          </w:tcPr>
          <w:p w:rsidR="00F52E54" w:rsidRDefault="00F52E54" w:rsidP="000E1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субсидии</w:t>
            </w:r>
            <w:r w:rsidRPr="000A225B">
              <w:rPr>
                <w:sz w:val="28"/>
                <w:szCs w:val="28"/>
              </w:rPr>
              <w:t xml:space="preserve">, руб. </w:t>
            </w:r>
          </w:p>
          <w:p w:rsidR="00F52E54" w:rsidRDefault="00F52E54" w:rsidP="000E103E">
            <w:pPr>
              <w:jc w:val="center"/>
              <w:rPr>
                <w:sz w:val="28"/>
                <w:szCs w:val="28"/>
              </w:rPr>
            </w:pPr>
          </w:p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690063">
              <w:rPr>
                <w:sz w:val="28"/>
                <w:szCs w:val="28"/>
              </w:rPr>
              <w:t>(гр. 2 х (гр. 4 – гр. 3))</w:t>
            </w:r>
          </w:p>
        </w:tc>
      </w:tr>
      <w:tr w:rsidR="00F52E54" w:rsidRPr="000A225B" w:rsidTr="000E103E">
        <w:tc>
          <w:tcPr>
            <w:tcW w:w="2093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2</w:t>
            </w:r>
          </w:p>
        </w:tc>
        <w:tc>
          <w:tcPr>
            <w:tcW w:w="1549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3</w:t>
            </w:r>
          </w:p>
        </w:tc>
        <w:tc>
          <w:tcPr>
            <w:tcW w:w="2161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4</w:t>
            </w:r>
          </w:p>
        </w:tc>
        <w:tc>
          <w:tcPr>
            <w:tcW w:w="2085" w:type="dxa"/>
          </w:tcPr>
          <w:p w:rsidR="00F52E54" w:rsidRPr="000A225B" w:rsidRDefault="00F52E54" w:rsidP="000E103E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5</w:t>
            </w:r>
          </w:p>
        </w:tc>
      </w:tr>
      <w:tr w:rsidR="00F52E54" w:rsidRPr="000A225B" w:rsidTr="000E103E">
        <w:tc>
          <w:tcPr>
            <w:tcW w:w="2093" w:type="dxa"/>
          </w:tcPr>
          <w:p w:rsidR="00F52E54" w:rsidRPr="00690063" w:rsidRDefault="00F52E54" w:rsidP="000E103E">
            <w:pPr>
              <w:jc w:val="center"/>
              <w:rPr>
                <w:sz w:val="28"/>
                <w:szCs w:val="28"/>
              </w:rPr>
            </w:pPr>
            <w:r w:rsidRPr="00690063">
              <w:rPr>
                <w:sz w:val="28"/>
                <w:szCs w:val="28"/>
              </w:rPr>
              <w:t>…</w:t>
            </w:r>
          </w:p>
        </w:tc>
        <w:tc>
          <w:tcPr>
            <w:tcW w:w="1648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</w:tr>
      <w:tr w:rsidR="00F52E54" w:rsidRPr="000A225B" w:rsidTr="000E103E">
        <w:tc>
          <w:tcPr>
            <w:tcW w:w="2093" w:type="dxa"/>
          </w:tcPr>
          <w:p w:rsidR="00F52E54" w:rsidRPr="00690063" w:rsidRDefault="00F52E54" w:rsidP="000E103E">
            <w:pPr>
              <w:jc w:val="center"/>
              <w:rPr>
                <w:sz w:val="28"/>
                <w:szCs w:val="28"/>
              </w:rPr>
            </w:pPr>
            <w:r w:rsidRPr="00690063">
              <w:rPr>
                <w:sz w:val="28"/>
                <w:szCs w:val="28"/>
              </w:rPr>
              <w:t>…</w:t>
            </w:r>
          </w:p>
        </w:tc>
        <w:tc>
          <w:tcPr>
            <w:tcW w:w="1648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F52E54" w:rsidRPr="000A225B" w:rsidRDefault="00F52E54" w:rsidP="000E103E">
            <w:pPr>
              <w:rPr>
                <w:sz w:val="28"/>
                <w:szCs w:val="28"/>
              </w:rPr>
            </w:pPr>
          </w:p>
        </w:tc>
      </w:tr>
      <w:tr w:rsidR="00F52E54" w:rsidRPr="000A225B" w:rsidTr="000E103E">
        <w:tc>
          <w:tcPr>
            <w:tcW w:w="7451" w:type="dxa"/>
            <w:gridSpan w:val="4"/>
          </w:tcPr>
          <w:p w:rsidR="00F52E54" w:rsidRPr="000A225B" w:rsidRDefault="00F52E54" w:rsidP="000E103E">
            <w:pPr>
              <w:jc w:val="right"/>
              <w:rPr>
                <w:b/>
                <w:sz w:val="28"/>
                <w:szCs w:val="28"/>
              </w:rPr>
            </w:pPr>
            <w:r w:rsidRPr="000A225B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2085" w:type="dxa"/>
          </w:tcPr>
          <w:p w:rsidR="00F52E54" w:rsidRPr="000A225B" w:rsidRDefault="00F52E54" w:rsidP="000E103E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F52E54" w:rsidRPr="000A225B" w:rsidRDefault="00F52E54" w:rsidP="00F52E54">
      <w:pPr>
        <w:rPr>
          <w:sz w:val="28"/>
          <w:szCs w:val="28"/>
        </w:rPr>
      </w:pPr>
    </w:p>
    <w:p w:rsidR="00F52E54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субсидии, руководитель получателя субсидии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F52E54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F52E54" w:rsidRPr="000A225B" w:rsidRDefault="00F52E54" w:rsidP="00F52E54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p w:rsidR="00F52E54" w:rsidRPr="000A225B" w:rsidRDefault="00F52E54" w:rsidP="00F52E54">
      <w:pPr>
        <w:ind w:left="540"/>
        <w:jc w:val="both"/>
        <w:rPr>
          <w:sz w:val="28"/>
          <w:szCs w:val="28"/>
        </w:rPr>
      </w:pPr>
    </w:p>
    <w:p w:rsidR="00F52E54" w:rsidRPr="008F06DC" w:rsidRDefault="00F52E54" w:rsidP="00F52E54">
      <w:pPr>
        <w:widowControl w:val="0"/>
        <w:tabs>
          <w:tab w:val="left" w:pos="1418"/>
        </w:tabs>
        <w:jc w:val="both"/>
        <w:rPr>
          <w:sz w:val="28"/>
          <w:szCs w:val="28"/>
        </w:rPr>
      </w:pPr>
    </w:p>
    <w:p w:rsidR="00ED4BCC" w:rsidRPr="00F52E54" w:rsidRDefault="00ED4BCC" w:rsidP="00F52E54"/>
    <w:sectPr w:rsidR="00ED4BCC" w:rsidRPr="00F52E54" w:rsidSect="00F52E54">
      <w:headerReference w:type="default" r:id="rId14"/>
      <w:headerReference w:type="first" r:id="rId15"/>
      <w:pgSz w:w="11907" w:h="16840" w:code="9"/>
      <w:pgMar w:top="1134" w:right="851" w:bottom="1134" w:left="1701" w:header="720" w:footer="720" w:gutter="0"/>
      <w:pgNumType w:start="6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255" w:rsidRDefault="00F91255" w:rsidP="00F52E54">
      <w:r>
        <w:separator/>
      </w:r>
    </w:p>
  </w:endnote>
  <w:endnote w:type="continuationSeparator" w:id="0">
    <w:p w:rsidR="00F91255" w:rsidRDefault="00F91255" w:rsidP="00F5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255" w:rsidRDefault="00F91255" w:rsidP="00F52E54">
      <w:r>
        <w:separator/>
      </w:r>
    </w:p>
  </w:footnote>
  <w:footnote w:type="continuationSeparator" w:id="0">
    <w:p w:rsidR="00F91255" w:rsidRDefault="00F91255" w:rsidP="00F52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10A" w:rsidRDefault="0010710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E54" w:rsidRDefault="00C149A2" w:rsidP="00345121">
    <w:pPr>
      <w:pStyle w:val="a6"/>
      <w:jc w:val="center"/>
    </w:pPr>
    <w:r>
      <w:fldChar w:fldCharType="begin"/>
    </w:r>
    <w:r w:rsidR="00F52E54">
      <w:instrText>PAGE   \* MERGEFORMAT</w:instrText>
    </w:r>
    <w:r>
      <w:fldChar w:fldCharType="separate"/>
    </w:r>
    <w:r w:rsidR="00782331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E54" w:rsidRDefault="00C149A2" w:rsidP="00345121">
    <w:pPr>
      <w:pStyle w:val="a6"/>
      <w:jc w:val="center"/>
    </w:pPr>
    <w:r>
      <w:fldChar w:fldCharType="begin"/>
    </w:r>
    <w:r w:rsidR="00F52E54">
      <w:instrText>PAGE   \* MERGEFORMAT</w:instrText>
    </w:r>
    <w:r>
      <w:fldChar w:fldCharType="separate"/>
    </w:r>
    <w:r w:rsidR="00782331">
      <w:rPr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C7" w:rsidRDefault="00C149A2" w:rsidP="00345121">
    <w:pPr>
      <w:pStyle w:val="a6"/>
      <w:jc w:val="center"/>
    </w:pPr>
    <w:r>
      <w:fldChar w:fldCharType="begin"/>
    </w:r>
    <w:r w:rsidR="00F52E54">
      <w:instrText>PAGE   \* MERGEFORMAT</w:instrText>
    </w:r>
    <w:r>
      <w:fldChar w:fldCharType="separate"/>
    </w:r>
    <w:r w:rsidR="00782331">
      <w:rPr>
        <w:noProof/>
      </w:rPr>
      <w:t>8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E54" w:rsidRDefault="00C149A2" w:rsidP="00345121">
    <w:pPr>
      <w:pStyle w:val="a6"/>
      <w:jc w:val="center"/>
    </w:pPr>
    <w:r>
      <w:fldChar w:fldCharType="begin"/>
    </w:r>
    <w:r w:rsidR="00F52E54">
      <w:instrText>PAGE   \* MERGEFORMAT</w:instrText>
    </w:r>
    <w:r>
      <w:fldChar w:fldCharType="separate"/>
    </w:r>
    <w:r w:rsidR="00782331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1E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48B3A9B"/>
    <w:multiLevelType w:val="multilevel"/>
    <w:tmpl w:val="FF9224C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68B0659"/>
    <w:multiLevelType w:val="hybridMultilevel"/>
    <w:tmpl w:val="B002EDCE"/>
    <w:lvl w:ilvl="0" w:tplc="E9A899B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74B5A92"/>
    <w:multiLevelType w:val="hybridMultilevel"/>
    <w:tmpl w:val="ADC636A2"/>
    <w:lvl w:ilvl="0" w:tplc="9090616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5502C0A4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304200"/>
    <w:multiLevelType w:val="multilevel"/>
    <w:tmpl w:val="FF9224C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3693282"/>
    <w:multiLevelType w:val="multilevel"/>
    <w:tmpl w:val="FF9224C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A936257"/>
    <w:multiLevelType w:val="hybridMultilevel"/>
    <w:tmpl w:val="8332A2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1C625C4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FE0253E"/>
    <w:multiLevelType w:val="hybridMultilevel"/>
    <w:tmpl w:val="F030048C"/>
    <w:lvl w:ilvl="0" w:tplc="085E3FB8">
      <w:start w:val="1"/>
      <w:numFmt w:val="russianLower"/>
      <w:lvlText w:val="%1)"/>
      <w:lvlJc w:val="left"/>
      <w:pPr>
        <w:ind w:left="1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</w:lvl>
    <w:lvl w:ilvl="2" w:tplc="0419001B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8">
    <w:nsid w:val="4FC867F7"/>
    <w:multiLevelType w:val="hybridMultilevel"/>
    <w:tmpl w:val="866EA576"/>
    <w:lvl w:ilvl="0" w:tplc="19ECD53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F138C"/>
    <w:multiLevelType w:val="hybridMultilevel"/>
    <w:tmpl w:val="5028A798"/>
    <w:lvl w:ilvl="0" w:tplc="AE1A8FE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2847AC7"/>
    <w:multiLevelType w:val="multilevel"/>
    <w:tmpl w:val="F5509C3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17525b1-8dfd-4d5f-9836-cce2d836735d"/>
  </w:docVars>
  <w:rsids>
    <w:rsidRoot w:val="00F52E54"/>
    <w:rsid w:val="00046882"/>
    <w:rsid w:val="000F4CD4"/>
    <w:rsid w:val="0010710A"/>
    <w:rsid w:val="001212F0"/>
    <w:rsid w:val="00133AE5"/>
    <w:rsid w:val="0017126C"/>
    <w:rsid w:val="0022387E"/>
    <w:rsid w:val="002527EF"/>
    <w:rsid w:val="00303F7F"/>
    <w:rsid w:val="003533E6"/>
    <w:rsid w:val="004E71B7"/>
    <w:rsid w:val="004E7472"/>
    <w:rsid w:val="005A5A33"/>
    <w:rsid w:val="005D443F"/>
    <w:rsid w:val="006C7195"/>
    <w:rsid w:val="0072583B"/>
    <w:rsid w:val="00751F5F"/>
    <w:rsid w:val="00782331"/>
    <w:rsid w:val="007B4922"/>
    <w:rsid w:val="007C3E29"/>
    <w:rsid w:val="008730C7"/>
    <w:rsid w:val="008A21AD"/>
    <w:rsid w:val="00973CE6"/>
    <w:rsid w:val="009A4CB9"/>
    <w:rsid w:val="00A07DFE"/>
    <w:rsid w:val="00A61A0A"/>
    <w:rsid w:val="00B7668F"/>
    <w:rsid w:val="00BC0D1F"/>
    <w:rsid w:val="00BF52B0"/>
    <w:rsid w:val="00C149A2"/>
    <w:rsid w:val="00CC7B5F"/>
    <w:rsid w:val="00CE5CFC"/>
    <w:rsid w:val="00DB4CF1"/>
    <w:rsid w:val="00DD6E7A"/>
    <w:rsid w:val="00E662F3"/>
    <w:rsid w:val="00E71850"/>
    <w:rsid w:val="00E94A50"/>
    <w:rsid w:val="00ED4BCC"/>
    <w:rsid w:val="00EE524E"/>
    <w:rsid w:val="00F20527"/>
    <w:rsid w:val="00F26CF2"/>
    <w:rsid w:val="00F52E54"/>
    <w:rsid w:val="00F91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52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52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header"/>
    <w:basedOn w:val="a"/>
    <w:link w:val="a7"/>
    <w:uiPriority w:val="99"/>
    <w:rsid w:val="00F52E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2E54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F52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footer"/>
    <w:basedOn w:val="a"/>
    <w:link w:val="a9"/>
    <w:uiPriority w:val="99"/>
    <w:unhideWhenUsed/>
    <w:rsid w:val="00F52E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2E54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52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52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header"/>
    <w:basedOn w:val="a"/>
    <w:link w:val="a7"/>
    <w:uiPriority w:val="99"/>
    <w:rsid w:val="00F52E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2E54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F52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footer"/>
    <w:basedOn w:val="a"/>
    <w:link w:val="a9"/>
    <w:uiPriority w:val="99"/>
    <w:unhideWhenUsed/>
    <w:rsid w:val="00F52E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2E5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7507216090E452DCBD9027298A4EF3CDBADA7333459514FA72C61EFD4AA378CA819947CA9D87EAA32BD19O6YBH" TargetMode="Externa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echaevmm.ZRNAO\Local%20Settings\Temp\bdttmp\3676ac17-4fca-41d1-96e5-3a6f97f835b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E3A87-4045-4728-AED3-86B88EB24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3676ac17-4fca-41d1-96e5-3a6f97f835be.dot</Template>
  <TotalTime>1</TotalTime>
  <Pages>10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 Максим Михайлович</dc:creator>
  <cp:keywords/>
  <cp:lastModifiedBy>Нечаев Максим Михайлович</cp:lastModifiedBy>
  <cp:revision>2</cp:revision>
  <cp:lastPrinted>2013-12-30T06:56:00Z</cp:lastPrinted>
  <dcterms:created xsi:type="dcterms:W3CDTF">2013-12-30T07:48:00Z</dcterms:created>
  <dcterms:modified xsi:type="dcterms:W3CDTF">2013-12-30T07:48:00Z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f17525b1-8dfd-4d5f-9836-cce2d836735d</vt:lpwstr>
  </property>
</Properties>
</file>